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322473">
        <w:rPr>
          <w:rStyle w:val="af7"/>
          <w:rFonts w:ascii="Arial" w:eastAsiaTheme="minorEastAsia" w:hAnsi="Arial" w:cs="Arial" w:hint="eastAsia"/>
          <w:b/>
        </w:rPr>
        <w:t>6</w:t>
      </w:r>
      <w:r w:rsidR="00333C5A">
        <w:rPr>
          <w:rStyle w:val="af7"/>
          <w:rFonts w:ascii="Arial" w:eastAsiaTheme="minorEastAsia" w:hAnsi="Arial" w:cs="Arial" w:hint="eastAsia"/>
          <w:b/>
        </w:rPr>
        <w:t>bis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120588">
        <w:rPr>
          <w:rStyle w:val="af7"/>
          <w:rFonts w:ascii="Arial" w:eastAsiaTheme="minorEastAsia" w:hAnsi="Arial" w:cs="Arial" w:hint="eastAsia"/>
          <w:b/>
        </w:rPr>
        <w:t>5</w:t>
      </w:r>
      <w:r w:rsidR="00333C5A">
        <w:rPr>
          <w:rStyle w:val="af7"/>
          <w:rFonts w:ascii="Arial" w:eastAsiaTheme="minorEastAsia" w:hAnsi="Arial" w:cs="Arial" w:hint="eastAsia"/>
          <w:b/>
        </w:rPr>
        <w:t>1</w:t>
      </w:r>
      <w:r w:rsidR="004C56AA">
        <w:rPr>
          <w:rStyle w:val="af7"/>
          <w:rFonts w:ascii="Arial" w:eastAsiaTheme="minorEastAsia" w:hAnsi="Arial" w:cs="Arial" w:hint="eastAsia"/>
          <w:b/>
        </w:rPr>
        <w:t>3222</w:t>
      </w:r>
      <w:bookmarkStart w:id="1" w:name="_GoBack"/>
      <w:bookmarkEnd w:id="1"/>
    </w:p>
    <w:p w:rsidR="00BA3814" w:rsidRDefault="00333C5A" w:rsidP="00A73E2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Prague</w:t>
      </w:r>
      <w:r w:rsidR="00A73E2D" w:rsidRPr="00A73E2D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Czech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October</w:t>
      </w:r>
      <w:r w:rsidR="005C7471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13</w:t>
      </w:r>
      <w:r w:rsidR="00120588" w:rsidRPr="00867ECE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 –</w:t>
      </w:r>
      <w:r>
        <w:rPr>
          <w:rStyle w:val="af7"/>
          <w:rFonts w:ascii="Arial" w:eastAsiaTheme="minorEastAsia" w:hAnsi="Arial" w:cs="Arial" w:hint="eastAsia"/>
          <w:b/>
        </w:rPr>
        <w:t xml:space="preserve"> October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17</w:t>
      </w:r>
      <w:r w:rsidR="00322473">
        <w:rPr>
          <w:rStyle w:val="af7"/>
          <w:rFonts w:ascii="Arial" w:eastAsiaTheme="minorEastAsia" w:hAnsi="Arial" w:cs="Arial" w:hint="eastAsia"/>
          <w:b/>
          <w:vertAlign w:val="superscript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>, 2025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333C5A" w:rsidRPr="00333C5A">
        <w:rPr>
          <w:rStyle w:val="af7"/>
          <w:rFonts w:ascii="Arial" w:eastAsiaTheme="minorEastAsia" w:hAnsi="Arial" w:cs="Arial"/>
        </w:rPr>
        <w:t>Discussion on the impacts of A-IoT on RRM performance requirements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92FB5">
        <w:rPr>
          <w:rStyle w:val="af7"/>
          <w:rFonts w:ascii="Arial" w:eastAsiaTheme="minorEastAsia" w:hAnsi="Arial" w:cs="Arial" w:hint="eastAsia"/>
        </w:rPr>
        <w:t>6</w:t>
      </w:r>
      <w:r w:rsidR="00CD3D86" w:rsidRPr="00CD3D86">
        <w:rPr>
          <w:rStyle w:val="af7"/>
          <w:rFonts w:ascii="Arial" w:eastAsiaTheme="minorEastAsia" w:hAnsi="Arial" w:cs="Arial" w:hint="eastAsia"/>
        </w:rPr>
        <w:t>.</w:t>
      </w:r>
      <w:r w:rsidR="008E1DD1">
        <w:rPr>
          <w:rStyle w:val="af7"/>
          <w:rFonts w:ascii="Arial" w:eastAsiaTheme="minorEastAsia" w:hAnsi="Arial" w:cs="Arial" w:hint="eastAsia"/>
        </w:rPr>
        <w:t>14</w:t>
      </w:r>
      <w:r w:rsidR="00CD3D86" w:rsidRPr="00CD3D86">
        <w:rPr>
          <w:rStyle w:val="af7"/>
          <w:rFonts w:ascii="Arial" w:eastAsiaTheme="minorEastAsia" w:hAnsi="Arial" w:cs="Arial" w:hint="eastAsia"/>
        </w:rPr>
        <w:t>.</w:t>
      </w:r>
      <w:r w:rsidR="00892FB5">
        <w:rPr>
          <w:rStyle w:val="af7"/>
          <w:rFonts w:ascii="Arial" w:eastAsiaTheme="minorEastAsia" w:hAnsi="Arial" w:cs="Arial" w:hint="eastAsia"/>
        </w:rPr>
        <w:t>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5E3D0B">
        <w:rPr>
          <w:rFonts w:ascii="Tms Rmn" w:eastAsia="MS Mincho" w:hAnsi="Tms Rmn" w:hint="eastAsia"/>
          <w:sz w:val="32"/>
          <w:lang w:val="en-US"/>
        </w:rPr>
        <w:t>Introduction</w:t>
      </w:r>
    </w:p>
    <w:p w:rsidR="00057446" w:rsidRPr="002A2094" w:rsidRDefault="00E41371" w:rsidP="00877F30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792522">
        <w:rPr>
          <w:rFonts w:hint="eastAsia"/>
          <w:lang w:val="en-US" w:eastAsia="zh-CN"/>
        </w:rPr>
        <w:t>started to</w:t>
      </w:r>
      <w:r w:rsidR="00BF6B5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discuss </w:t>
      </w:r>
      <w:r w:rsidR="00BF6B54">
        <w:rPr>
          <w:rFonts w:hint="eastAsia"/>
          <w:lang w:val="en-US" w:eastAsia="zh-CN"/>
        </w:rPr>
        <w:t>performance requirements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a</w:t>
      </w:r>
      <w:r>
        <w:t>mbient</w:t>
      </w:r>
      <w:r>
        <w:rPr>
          <w:rFonts w:hint="eastAsia"/>
          <w:lang w:eastAsia="zh-CN"/>
        </w:rPr>
        <w:t xml:space="preserve"> </w:t>
      </w:r>
      <w:r w:rsidRPr="0017045D">
        <w:t>IoT</w:t>
      </w:r>
      <w:r w:rsidR="00BF6B54">
        <w:rPr>
          <w:rFonts w:hint="eastAsia"/>
          <w:lang w:eastAsia="zh-CN"/>
        </w:rPr>
        <w:t xml:space="preserve"> from </w:t>
      </w:r>
      <w:r w:rsidR="00BF6B54">
        <w:rPr>
          <w:rFonts w:hint="eastAsia"/>
          <w:lang w:val="en-US" w:eastAsia="zh-CN"/>
        </w:rPr>
        <w:t>RAN4#116 meeting</w:t>
      </w:r>
      <w:r w:rsidR="00792522">
        <w:rPr>
          <w:rFonts w:hint="eastAsia"/>
          <w:lang w:val="en-US" w:eastAsia="zh-CN"/>
        </w:rPr>
        <w:t xml:space="preserve"> with agreements for this part</w:t>
      </w:r>
      <w:r w:rsidR="00FB1C4D">
        <w:rPr>
          <w:rFonts w:hint="eastAsia"/>
          <w:lang w:val="en-US" w:eastAsia="zh-CN"/>
        </w:rPr>
        <w:t xml:space="preserve"> captured in [1]</w:t>
      </w:r>
      <w:r>
        <w:rPr>
          <w:rFonts w:hint="eastAsia"/>
          <w:lang w:eastAsia="zh-CN"/>
        </w:rPr>
        <w:t xml:space="preserve">. </w:t>
      </w:r>
      <w:r w:rsidR="003E2342">
        <w:rPr>
          <w:rFonts w:hint="eastAsia"/>
          <w:lang w:val="en-US" w:eastAsia="zh-CN"/>
        </w:rPr>
        <w:t>In this contribution, we will</w:t>
      </w:r>
      <w:r>
        <w:rPr>
          <w:rFonts w:hint="eastAsia"/>
          <w:lang w:val="en-US" w:eastAsia="zh-CN"/>
        </w:rPr>
        <w:t xml:space="preserve"> </w:t>
      </w:r>
      <w:r w:rsidR="00792522">
        <w:rPr>
          <w:rFonts w:hint="eastAsia"/>
          <w:lang w:val="en-US" w:eastAsia="zh-CN"/>
        </w:rPr>
        <w:t xml:space="preserve">continue </w:t>
      </w:r>
      <w:r w:rsidR="00FB1C4D">
        <w:rPr>
          <w:rFonts w:hint="eastAsia"/>
          <w:lang w:val="en-US" w:eastAsia="zh-CN"/>
        </w:rPr>
        <w:t>discussion on the</w:t>
      </w:r>
      <w:r w:rsidR="00BF6B54">
        <w:rPr>
          <w:rFonts w:hint="eastAsia"/>
          <w:lang w:val="en-US" w:eastAsia="zh-CN"/>
        </w:rPr>
        <w:t xml:space="preserve"> performance requirements</w:t>
      </w:r>
      <w:r w:rsidR="003E2342">
        <w:rPr>
          <w:rFonts w:hint="eastAsia"/>
          <w:lang w:val="en-US" w:eastAsia="zh-CN"/>
        </w:rPr>
        <w:t xml:space="preserve"> of A-IoT device 1 deployed in scenario 1 with topology 1 (D1T1-B). </w:t>
      </w:r>
      <w:r w:rsidR="00A941D1">
        <w:rPr>
          <w:rFonts w:hint="eastAsia"/>
          <w:lang w:val="en-US" w:eastAsia="zh-CN"/>
        </w:rPr>
        <w:t xml:space="preserve"> </w:t>
      </w:r>
    </w:p>
    <w:p w:rsidR="00891D47" w:rsidRDefault="00155B73" w:rsidP="00891D47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8D3D9D" w:rsidRPr="00891D47" w:rsidRDefault="008D3D9D" w:rsidP="00891D47">
      <w:pPr>
        <w:spacing w:beforeLines="50" w:before="120" w:after="120"/>
        <w:jc w:val="both"/>
        <w:rPr>
          <w:lang w:val="en-US"/>
        </w:rPr>
      </w:pPr>
      <w:r w:rsidRPr="00891D47">
        <w:rPr>
          <w:rFonts w:hint="eastAsia"/>
          <w:lang w:val="en-US"/>
        </w:rPr>
        <w:t xml:space="preserve">In RAN4#116 meeting, RAN4 agreed the principle of whether defining test cases for A-IoT feature in RRM session: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D3D9D" w:rsidTr="008D3D9D">
        <w:tc>
          <w:tcPr>
            <w:tcW w:w="9857" w:type="dxa"/>
          </w:tcPr>
          <w:p w:rsidR="008D3D9D" w:rsidRPr="008D3D9D" w:rsidRDefault="008D3D9D" w:rsidP="008D3D9D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D3D9D">
              <w:rPr>
                <w:rFonts w:hint="eastAsia"/>
                <w:b/>
                <w:lang w:val="en-US" w:eastAsia="zh-CN"/>
              </w:rPr>
              <w:t>RAN4#116:</w:t>
            </w:r>
          </w:p>
          <w:p w:rsidR="008D3D9D" w:rsidRPr="008D3D9D" w:rsidRDefault="008D3D9D" w:rsidP="008D3D9D">
            <w:pPr>
              <w:spacing w:after="120"/>
              <w:rPr>
                <w:b/>
                <w:bCs/>
                <w:sz w:val="21"/>
                <w:szCs w:val="21"/>
              </w:rPr>
            </w:pPr>
            <w:r w:rsidRPr="008D3D9D">
              <w:rPr>
                <w:rFonts w:hint="eastAsia"/>
                <w:b/>
                <w:bCs/>
                <w:sz w:val="21"/>
                <w:szCs w:val="21"/>
              </w:rPr>
              <w:t>A</w:t>
            </w:r>
            <w:r w:rsidRPr="008D3D9D">
              <w:rPr>
                <w:b/>
                <w:bCs/>
                <w:sz w:val="21"/>
                <w:szCs w:val="21"/>
              </w:rPr>
              <w:t>greement:</w:t>
            </w:r>
          </w:p>
          <w:p w:rsidR="008D3D9D" w:rsidRPr="008D3D9D" w:rsidRDefault="008D3D9D" w:rsidP="008D3D9D">
            <w:pPr>
              <w:numPr>
                <w:ilvl w:val="0"/>
                <w:numId w:val="22"/>
              </w:numPr>
              <w:spacing w:after="120"/>
              <w:rPr>
                <w:bCs/>
                <w:sz w:val="21"/>
                <w:szCs w:val="21"/>
              </w:rPr>
            </w:pPr>
            <w:r w:rsidRPr="008D3D9D">
              <w:rPr>
                <w:bCs/>
                <w:sz w:val="21"/>
                <w:szCs w:val="21"/>
              </w:rPr>
              <w:t>The random access and D2R transmit timing requirements will be tested in RAN4 test cases, FFS whether dedicated RRM test or combined with RF/</w:t>
            </w:r>
            <w:proofErr w:type="spellStart"/>
            <w:r w:rsidRPr="008D3D9D">
              <w:rPr>
                <w:bCs/>
                <w:sz w:val="21"/>
                <w:szCs w:val="21"/>
              </w:rPr>
              <w:t>demod</w:t>
            </w:r>
            <w:proofErr w:type="spellEnd"/>
            <w:r w:rsidRPr="008D3D9D">
              <w:rPr>
                <w:bCs/>
                <w:sz w:val="21"/>
                <w:szCs w:val="21"/>
              </w:rPr>
              <w:t xml:space="preserve"> test.</w:t>
            </w:r>
          </w:p>
        </w:tc>
      </w:tr>
    </w:tbl>
    <w:p w:rsidR="008D3D9D" w:rsidRDefault="008E1DD1" w:rsidP="008D3D9D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general, RAN4 need to define test cases for all requirements such that UE performance can be verified against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requirements. </w:t>
      </w:r>
      <w:r w:rsidR="006D76FD">
        <w:rPr>
          <w:rFonts w:hint="eastAsia"/>
          <w:lang w:val="en-US" w:eastAsia="zh-CN"/>
        </w:rPr>
        <w:t xml:space="preserve">But in last meeting, some companies proposed that there is no need to define dedicated RRM test cases since the UE performance during RACH and </w:t>
      </w:r>
      <w:r w:rsidR="00B5190B">
        <w:rPr>
          <w:rFonts w:hint="eastAsia"/>
          <w:lang w:val="en-US" w:eastAsia="zh-CN"/>
        </w:rPr>
        <w:t xml:space="preserve">corresponding </w:t>
      </w:r>
      <w:r w:rsidR="006D76FD">
        <w:rPr>
          <w:rFonts w:hint="eastAsia"/>
          <w:lang w:val="en-US" w:eastAsia="zh-CN"/>
        </w:rPr>
        <w:t xml:space="preserve">UL timing requirements can be verified by RF and Demod test cases indirectly. </w:t>
      </w:r>
      <w:r w:rsidR="00B5190B">
        <w:rPr>
          <w:rFonts w:hint="eastAsia"/>
          <w:lang w:val="en-US" w:eastAsia="zh-CN"/>
        </w:rPr>
        <w:t xml:space="preserve">In </w:t>
      </w:r>
      <w:r w:rsidR="004F2044">
        <w:rPr>
          <w:rFonts w:hint="eastAsia"/>
          <w:lang w:val="en-US" w:eastAsia="zh-CN"/>
        </w:rPr>
        <w:t xml:space="preserve">our </w:t>
      </w:r>
      <w:r w:rsidR="00B5190B">
        <w:rPr>
          <w:rFonts w:hint="eastAsia"/>
          <w:lang w:val="en-US" w:eastAsia="zh-CN"/>
        </w:rPr>
        <w:t xml:space="preserve">understanding, it is reasonable to </w:t>
      </w:r>
      <w:r w:rsidR="00F82984">
        <w:rPr>
          <w:rFonts w:hint="eastAsia"/>
          <w:lang w:val="en-US" w:eastAsia="zh-CN"/>
        </w:rPr>
        <w:t>conclude</w:t>
      </w:r>
      <w:r w:rsidR="00B5190B">
        <w:rPr>
          <w:rFonts w:hint="eastAsia"/>
          <w:lang w:val="en-US" w:eastAsia="zh-CN"/>
        </w:rPr>
        <w:t xml:space="preserve"> that UE meets RACH and UL timing requirements if UE passes RF and Demod tests. Hence, we are okay not to define dedicated RRM test cases.</w:t>
      </w:r>
    </w:p>
    <w:p w:rsidR="00B5190B" w:rsidRPr="00B5190B" w:rsidRDefault="00B5190B" w:rsidP="008D3D9D">
      <w:pPr>
        <w:spacing w:beforeLines="50" w:before="120" w:after="120"/>
        <w:jc w:val="both"/>
        <w:rPr>
          <w:b/>
          <w:lang w:val="en-US" w:eastAsia="zh-CN"/>
        </w:rPr>
      </w:pPr>
      <w:r w:rsidRPr="00B5190B">
        <w:rPr>
          <w:rFonts w:hint="eastAsia"/>
          <w:b/>
          <w:lang w:val="en-US" w:eastAsia="zh-CN"/>
        </w:rPr>
        <w:t xml:space="preserve">Observation 1: It is reasonable to </w:t>
      </w:r>
      <w:r w:rsidR="006829D7">
        <w:rPr>
          <w:rFonts w:hint="eastAsia"/>
          <w:b/>
          <w:lang w:val="en-US" w:eastAsia="zh-CN"/>
        </w:rPr>
        <w:t>conclude</w:t>
      </w:r>
      <w:r w:rsidRPr="00B5190B">
        <w:rPr>
          <w:rFonts w:hint="eastAsia"/>
          <w:b/>
          <w:lang w:val="en-US" w:eastAsia="zh-CN"/>
        </w:rPr>
        <w:t xml:space="preserve"> that UE meets RACH and UL timing requirements if UE passes RF and Demod tests.</w:t>
      </w:r>
    </w:p>
    <w:p w:rsidR="008D3D9D" w:rsidRPr="00B5190B" w:rsidRDefault="0072513A" w:rsidP="008D3D9D">
      <w:pPr>
        <w:spacing w:beforeLines="50" w:before="120" w:after="120"/>
        <w:jc w:val="both"/>
        <w:rPr>
          <w:b/>
          <w:lang w:val="en-US" w:eastAsia="zh-CN"/>
        </w:rPr>
      </w:pPr>
      <w:r w:rsidRPr="008A07FA">
        <w:rPr>
          <w:rFonts w:hint="eastAsia"/>
          <w:b/>
          <w:lang w:val="en-US" w:eastAsia="zh-CN"/>
        </w:rPr>
        <w:t xml:space="preserve">Proposal 1: </w:t>
      </w:r>
      <w:r w:rsidR="00B5190B">
        <w:rPr>
          <w:rFonts w:hint="eastAsia"/>
          <w:b/>
          <w:lang w:val="en-US" w:eastAsia="zh-CN"/>
        </w:rPr>
        <w:t xml:space="preserve">RAN4 do not define dedicated RRM test cases for A-IoT device 1. 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77028E">
      <w:pPr>
        <w:pStyle w:val="af0"/>
        <w:spacing w:after="120"/>
        <w:jc w:val="both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>discuss</w:t>
      </w:r>
      <w:r w:rsidR="005B0645">
        <w:rPr>
          <w:rFonts w:hint="eastAsia"/>
          <w:lang w:val="en-US" w:eastAsia="zh-CN"/>
        </w:rPr>
        <w:t>ed</w:t>
      </w:r>
      <w:r w:rsidR="00CF7241">
        <w:rPr>
          <w:rFonts w:hint="eastAsia"/>
          <w:lang w:val="en-US" w:eastAsia="zh-CN"/>
        </w:rPr>
        <w:t xml:space="preserve"> </w:t>
      </w:r>
      <w:r w:rsidR="00B3662D">
        <w:rPr>
          <w:rFonts w:hint="eastAsia"/>
          <w:lang w:val="en-US" w:eastAsia="zh-CN"/>
        </w:rPr>
        <w:t>the</w:t>
      </w:r>
      <w:r w:rsidR="00E11AD2">
        <w:rPr>
          <w:rFonts w:hint="eastAsia"/>
          <w:lang w:val="en-US" w:eastAsia="zh-CN"/>
        </w:rPr>
        <w:t xml:space="preserve"> RRM </w:t>
      </w:r>
      <w:r w:rsidR="00B3662D">
        <w:rPr>
          <w:rFonts w:hint="eastAsia"/>
          <w:lang w:val="en-US" w:eastAsia="zh-CN"/>
        </w:rPr>
        <w:t xml:space="preserve">performance </w:t>
      </w:r>
      <w:r w:rsidR="00E11AD2">
        <w:rPr>
          <w:rFonts w:hint="eastAsia"/>
          <w:lang w:val="en-US" w:eastAsia="zh-CN"/>
        </w:rPr>
        <w:t>requirements</w:t>
      </w:r>
      <w:r w:rsidR="001551F3">
        <w:rPr>
          <w:rFonts w:hint="eastAsia"/>
          <w:lang w:val="en-US" w:eastAsia="zh-CN"/>
        </w:rPr>
        <w:t xml:space="preserve"> </w:t>
      </w:r>
      <w:r w:rsidR="00B3662D">
        <w:rPr>
          <w:rFonts w:hint="eastAsia"/>
          <w:lang w:val="en-US" w:eastAsia="zh-CN"/>
        </w:rPr>
        <w:t>A-IoT</w:t>
      </w:r>
      <w:r w:rsidR="00B3662D" w:rsidRPr="00D55E8E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E21BD4" w:rsidRPr="00B5190B" w:rsidRDefault="00E21BD4" w:rsidP="0077028E">
      <w:pPr>
        <w:spacing w:beforeLines="50" w:before="120" w:after="120"/>
        <w:jc w:val="both"/>
        <w:rPr>
          <w:b/>
          <w:lang w:val="en-US" w:eastAsia="zh-CN"/>
        </w:rPr>
      </w:pPr>
      <w:r w:rsidRPr="00B5190B">
        <w:rPr>
          <w:rFonts w:hint="eastAsia"/>
          <w:b/>
          <w:lang w:val="en-US" w:eastAsia="zh-CN"/>
        </w:rPr>
        <w:t xml:space="preserve">Observation 1: It is reasonable to </w:t>
      </w:r>
      <w:r w:rsidRPr="00B5190B">
        <w:rPr>
          <w:b/>
          <w:lang w:val="en-US" w:eastAsia="zh-CN"/>
        </w:rPr>
        <w:t>assume</w:t>
      </w:r>
      <w:r w:rsidRPr="00B5190B">
        <w:rPr>
          <w:rFonts w:hint="eastAsia"/>
          <w:b/>
          <w:lang w:val="en-US" w:eastAsia="zh-CN"/>
        </w:rPr>
        <w:t xml:space="preserve"> that UE meets RACH and UL timing requirements if UE passes RF and Demod tests.</w:t>
      </w:r>
    </w:p>
    <w:p w:rsidR="00E21BD4" w:rsidRPr="008A07FA" w:rsidRDefault="00E21BD4" w:rsidP="0077028E">
      <w:pPr>
        <w:spacing w:beforeLines="50" w:before="120" w:after="120"/>
        <w:jc w:val="both"/>
        <w:rPr>
          <w:b/>
          <w:lang w:val="en-US" w:eastAsia="zh-CN"/>
        </w:rPr>
      </w:pPr>
      <w:r w:rsidRPr="008A07FA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RAN4 do not define dedicated RRM test cases for A-IoT device 1. </w:t>
      </w:r>
    </w:p>
    <w:p w:rsidR="00451C3D" w:rsidRPr="005E3D0B" w:rsidRDefault="0032738F" w:rsidP="00CF532E">
      <w:pPr>
        <w:pStyle w:val="1"/>
        <w:numPr>
          <w:ilvl w:val="0"/>
          <w:numId w:val="5"/>
        </w:numPr>
        <w:pBdr>
          <w:top w:val="single" w:sz="12" w:space="3" w:color="auto"/>
        </w:pBdr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/>
          <w:sz w:val="32"/>
          <w:lang w:val="en-US"/>
        </w:rPr>
        <w:t>References</w:t>
      </w:r>
    </w:p>
    <w:p w:rsidR="003F096F" w:rsidRPr="000E7D19" w:rsidRDefault="00C61A33" w:rsidP="00C61A33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R4-2512134, </w:t>
      </w:r>
      <w:r w:rsidRPr="00C61A33">
        <w:rPr>
          <w:sz w:val="20"/>
        </w:rPr>
        <w:t xml:space="preserve">WF on RRM for </w:t>
      </w:r>
      <w:proofErr w:type="spellStart"/>
      <w:r w:rsidRPr="00C61A33">
        <w:rPr>
          <w:sz w:val="20"/>
        </w:rPr>
        <w:t>Ambient_IoT_Solutions</w:t>
      </w:r>
      <w:proofErr w:type="spellEnd"/>
      <w:r>
        <w:rPr>
          <w:rFonts w:hint="eastAsia"/>
          <w:sz w:val="20"/>
        </w:rPr>
        <w:t xml:space="preserve">, Moderator (CMCC), RAN4#116. </w:t>
      </w:r>
    </w:p>
    <w:sectPr w:rsidR="003F096F" w:rsidRPr="000E7D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BD2" w:rsidRDefault="00713BD2">
      <w:r>
        <w:separator/>
      </w:r>
    </w:p>
  </w:endnote>
  <w:endnote w:type="continuationSeparator" w:id="0">
    <w:p w:rsidR="00713BD2" w:rsidRDefault="0071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BD2" w:rsidRDefault="00713BD2">
      <w:r>
        <w:separator/>
      </w:r>
    </w:p>
  </w:footnote>
  <w:footnote w:type="continuationSeparator" w:id="0">
    <w:p w:rsidR="00713BD2" w:rsidRDefault="00713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9CB57B16"/>
    <w:multiLevelType w:val="singleLevel"/>
    <w:tmpl w:val="9CB57B1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B3CC9CC8"/>
    <w:multiLevelType w:val="singleLevel"/>
    <w:tmpl w:val="B3CC9CC8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6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48DB385B"/>
    <w:multiLevelType w:val="multilevel"/>
    <w:tmpl w:val="C1569B6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1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4F9E365A"/>
    <w:multiLevelType w:val="hybridMultilevel"/>
    <w:tmpl w:val="FCA6F4BA"/>
    <w:lvl w:ilvl="0" w:tplc="CD887E9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3A3487C"/>
    <w:multiLevelType w:val="multilevel"/>
    <w:tmpl w:val="8B6C4C9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4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691943A3"/>
    <w:multiLevelType w:val="hybridMultilevel"/>
    <w:tmpl w:val="F41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EC20D4"/>
    <w:multiLevelType w:val="hybridMultilevel"/>
    <w:tmpl w:val="DDD83D3C"/>
    <w:lvl w:ilvl="0" w:tplc="480A376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5"/>
  </w:num>
  <w:num w:numId="5">
    <w:abstractNumId w:val="12"/>
  </w:num>
  <w:num w:numId="6">
    <w:abstractNumId w:val="18"/>
  </w:num>
  <w:num w:numId="7">
    <w:abstractNumId w:val="8"/>
  </w:num>
  <w:num w:numId="8">
    <w:abstractNumId w:val="14"/>
  </w:num>
  <w:num w:numId="9">
    <w:abstractNumId w:val="11"/>
  </w:num>
  <w:num w:numId="10">
    <w:abstractNumId w:val="6"/>
  </w:num>
  <w:num w:numId="11">
    <w:abstractNumId w:val="2"/>
  </w:num>
  <w:num w:numId="12">
    <w:abstractNumId w:val="20"/>
  </w:num>
  <w:num w:numId="13">
    <w:abstractNumId w:val="13"/>
  </w:num>
  <w:num w:numId="14">
    <w:abstractNumId w:val="4"/>
  </w:num>
  <w:num w:numId="15">
    <w:abstractNumId w:val="16"/>
  </w:num>
  <w:num w:numId="16">
    <w:abstractNumId w:val="21"/>
  </w:num>
  <w:num w:numId="17">
    <w:abstractNumId w:val="0"/>
  </w:num>
  <w:num w:numId="18">
    <w:abstractNumId w:val="5"/>
  </w:num>
  <w:num w:numId="19">
    <w:abstractNumId w:val="10"/>
  </w:num>
  <w:num w:numId="20">
    <w:abstractNumId w:val="1"/>
  </w:num>
  <w:num w:numId="21">
    <w:abstractNumId w:val="17"/>
  </w:num>
  <w:num w:numId="2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660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E2E"/>
    <w:rsid w:val="00006EA3"/>
    <w:rsid w:val="000074A2"/>
    <w:rsid w:val="00007C89"/>
    <w:rsid w:val="00011D5E"/>
    <w:rsid w:val="000124CB"/>
    <w:rsid w:val="000125F3"/>
    <w:rsid w:val="00012B7F"/>
    <w:rsid w:val="00014419"/>
    <w:rsid w:val="00014AC9"/>
    <w:rsid w:val="000150B3"/>
    <w:rsid w:val="00015D30"/>
    <w:rsid w:val="00015E1E"/>
    <w:rsid w:val="00016509"/>
    <w:rsid w:val="00016AEF"/>
    <w:rsid w:val="00016B71"/>
    <w:rsid w:val="00017FB0"/>
    <w:rsid w:val="00020294"/>
    <w:rsid w:val="000206E9"/>
    <w:rsid w:val="00020C66"/>
    <w:rsid w:val="00020DA7"/>
    <w:rsid w:val="00020FBE"/>
    <w:rsid w:val="00021694"/>
    <w:rsid w:val="00022D87"/>
    <w:rsid w:val="00023FF9"/>
    <w:rsid w:val="000244C4"/>
    <w:rsid w:val="00024BFA"/>
    <w:rsid w:val="00030A5F"/>
    <w:rsid w:val="00031366"/>
    <w:rsid w:val="000314B9"/>
    <w:rsid w:val="00031509"/>
    <w:rsid w:val="00031BAF"/>
    <w:rsid w:val="00031D06"/>
    <w:rsid w:val="0003223D"/>
    <w:rsid w:val="000328EA"/>
    <w:rsid w:val="00033378"/>
    <w:rsid w:val="00033B63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C67"/>
    <w:rsid w:val="00040E82"/>
    <w:rsid w:val="000412AA"/>
    <w:rsid w:val="0004165F"/>
    <w:rsid w:val="0004179E"/>
    <w:rsid w:val="00041A82"/>
    <w:rsid w:val="00041BC4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4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071"/>
    <w:rsid w:val="0005640B"/>
    <w:rsid w:val="00056B13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9CC"/>
    <w:rsid w:val="000641F0"/>
    <w:rsid w:val="00064334"/>
    <w:rsid w:val="000643F7"/>
    <w:rsid w:val="00064858"/>
    <w:rsid w:val="00065C1E"/>
    <w:rsid w:val="00066865"/>
    <w:rsid w:val="000668DA"/>
    <w:rsid w:val="000707A2"/>
    <w:rsid w:val="00070B3F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DE"/>
    <w:rsid w:val="0008604D"/>
    <w:rsid w:val="00086E35"/>
    <w:rsid w:val="000874A0"/>
    <w:rsid w:val="000878E6"/>
    <w:rsid w:val="00087AAD"/>
    <w:rsid w:val="000913A9"/>
    <w:rsid w:val="0009167B"/>
    <w:rsid w:val="00091831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42A5"/>
    <w:rsid w:val="000C54D4"/>
    <w:rsid w:val="000C5761"/>
    <w:rsid w:val="000C58C4"/>
    <w:rsid w:val="000C6901"/>
    <w:rsid w:val="000C6F73"/>
    <w:rsid w:val="000C7B3F"/>
    <w:rsid w:val="000C7B51"/>
    <w:rsid w:val="000C7E45"/>
    <w:rsid w:val="000D0601"/>
    <w:rsid w:val="000D0C71"/>
    <w:rsid w:val="000D13A5"/>
    <w:rsid w:val="000D13D1"/>
    <w:rsid w:val="000D1992"/>
    <w:rsid w:val="000D2793"/>
    <w:rsid w:val="000D2927"/>
    <w:rsid w:val="000D346F"/>
    <w:rsid w:val="000D3D6E"/>
    <w:rsid w:val="000D3EFD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6CBD"/>
    <w:rsid w:val="000E7D19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DA2"/>
    <w:rsid w:val="00100DA4"/>
    <w:rsid w:val="001011FA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BF6"/>
    <w:rsid w:val="00113429"/>
    <w:rsid w:val="00113F53"/>
    <w:rsid w:val="001141E9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110B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0F"/>
    <w:rsid w:val="001375BC"/>
    <w:rsid w:val="00137766"/>
    <w:rsid w:val="00137A7B"/>
    <w:rsid w:val="001400AE"/>
    <w:rsid w:val="001405BD"/>
    <w:rsid w:val="00140A29"/>
    <w:rsid w:val="00140E4A"/>
    <w:rsid w:val="00141553"/>
    <w:rsid w:val="00141689"/>
    <w:rsid w:val="00142058"/>
    <w:rsid w:val="001424BF"/>
    <w:rsid w:val="001428E6"/>
    <w:rsid w:val="0014292D"/>
    <w:rsid w:val="00142A57"/>
    <w:rsid w:val="001430B8"/>
    <w:rsid w:val="001439C5"/>
    <w:rsid w:val="001444AE"/>
    <w:rsid w:val="001446B5"/>
    <w:rsid w:val="00144A4E"/>
    <w:rsid w:val="00145047"/>
    <w:rsid w:val="001461FE"/>
    <w:rsid w:val="00146498"/>
    <w:rsid w:val="00146AA5"/>
    <w:rsid w:val="00146B20"/>
    <w:rsid w:val="00146F1E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5B8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45D"/>
    <w:rsid w:val="001709C4"/>
    <w:rsid w:val="00170A23"/>
    <w:rsid w:val="0017117D"/>
    <w:rsid w:val="00171889"/>
    <w:rsid w:val="00171C09"/>
    <w:rsid w:val="00171F28"/>
    <w:rsid w:val="001735C2"/>
    <w:rsid w:val="00174245"/>
    <w:rsid w:val="001750CD"/>
    <w:rsid w:val="001751F8"/>
    <w:rsid w:val="00175612"/>
    <w:rsid w:val="0017654D"/>
    <w:rsid w:val="001769D3"/>
    <w:rsid w:val="00176F0A"/>
    <w:rsid w:val="0017760F"/>
    <w:rsid w:val="001776F5"/>
    <w:rsid w:val="00177A65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C88"/>
    <w:rsid w:val="0019117D"/>
    <w:rsid w:val="001911CC"/>
    <w:rsid w:val="0019167A"/>
    <w:rsid w:val="001918A2"/>
    <w:rsid w:val="00192560"/>
    <w:rsid w:val="00192D54"/>
    <w:rsid w:val="001942D1"/>
    <w:rsid w:val="001943E5"/>
    <w:rsid w:val="001946E7"/>
    <w:rsid w:val="00194716"/>
    <w:rsid w:val="00195AB4"/>
    <w:rsid w:val="00195DE6"/>
    <w:rsid w:val="00195E8A"/>
    <w:rsid w:val="001966FE"/>
    <w:rsid w:val="0019681F"/>
    <w:rsid w:val="00196945"/>
    <w:rsid w:val="00197276"/>
    <w:rsid w:val="00197880"/>
    <w:rsid w:val="001979CD"/>
    <w:rsid w:val="001A084A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C50"/>
    <w:rsid w:val="001A6C6E"/>
    <w:rsid w:val="001A6D93"/>
    <w:rsid w:val="001A6EEA"/>
    <w:rsid w:val="001A7125"/>
    <w:rsid w:val="001A733B"/>
    <w:rsid w:val="001A7B92"/>
    <w:rsid w:val="001B0918"/>
    <w:rsid w:val="001B249D"/>
    <w:rsid w:val="001B2AD7"/>
    <w:rsid w:val="001B2E0F"/>
    <w:rsid w:val="001B32B4"/>
    <w:rsid w:val="001B3C6D"/>
    <w:rsid w:val="001B429E"/>
    <w:rsid w:val="001B538C"/>
    <w:rsid w:val="001B54ED"/>
    <w:rsid w:val="001B68F4"/>
    <w:rsid w:val="001B6B7B"/>
    <w:rsid w:val="001B6C29"/>
    <w:rsid w:val="001B70B3"/>
    <w:rsid w:val="001B73FD"/>
    <w:rsid w:val="001B7422"/>
    <w:rsid w:val="001B7748"/>
    <w:rsid w:val="001C1C99"/>
    <w:rsid w:val="001C2525"/>
    <w:rsid w:val="001C29B4"/>
    <w:rsid w:val="001C29E5"/>
    <w:rsid w:val="001C3131"/>
    <w:rsid w:val="001C3888"/>
    <w:rsid w:val="001C41B8"/>
    <w:rsid w:val="001C4306"/>
    <w:rsid w:val="001C4F1D"/>
    <w:rsid w:val="001C53A3"/>
    <w:rsid w:val="001C548B"/>
    <w:rsid w:val="001C565E"/>
    <w:rsid w:val="001C7720"/>
    <w:rsid w:val="001C7CE2"/>
    <w:rsid w:val="001D018C"/>
    <w:rsid w:val="001D0E3C"/>
    <w:rsid w:val="001D0EF4"/>
    <w:rsid w:val="001D0FF3"/>
    <w:rsid w:val="001D1716"/>
    <w:rsid w:val="001D1730"/>
    <w:rsid w:val="001D1B4E"/>
    <w:rsid w:val="001D1C87"/>
    <w:rsid w:val="001D2357"/>
    <w:rsid w:val="001D23A9"/>
    <w:rsid w:val="001D2583"/>
    <w:rsid w:val="001D26BC"/>
    <w:rsid w:val="001D30E4"/>
    <w:rsid w:val="001D3334"/>
    <w:rsid w:val="001D345E"/>
    <w:rsid w:val="001D36A3"/>
    <w:rsid w:val="001D4261"/>
    <w:rsid w:val="001D4C53"/>
    <w:rsid w:val="001D5545"/>
    <w:rsid w:val="001D6418"/>
    <w:rsid w:val="001D6C10"/>
    <w:rsid w:val="001D7ABA"/>
    <w:rsid w:val="001E0318"/>
    <w:rsid w:val="001E0752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832"/>
    <w:rsid w:val="001E5BF8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6C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4C"/>
    <w:rsid w:val="00212151"/>
    <w:rsid w:val="0021230F"/>
    <w:rsid w:val="0021248B"/>
    <w:rsid w:val="00212F3F"/>
    <w:rsid w:val="00213777"/>
    <w:rsid w:val="00213DEB"/>
    <w:rsid w:val="002146B0"/>
    <w:rsid w:val="0021489C"/>
    <w:rsid w:val="00214B73"/>
    <w:rsid w:val="00214DB0"/>
    <w:rsid w:val="0021500C"/>
    <w:rsid w:val="002154AE"/>
    <w:rsid w:val="002158F8"/>
    <w:rsid w:val="0021593B"/>
    <w:rsid w:val="00215A5B"/>
    <w:rsid w:val="00215BCD"/>
    <w:rsid w:val="00215E6A"/>
    <w:rsid w:val="00216301"/>
    <w:rsid w:val="00216C00"/>
    <w:rsid w:val="00217060"/>
    <w:rsid w:val="002179BE"/>
    <w:rsid w:val="0022005D"/>
    <w:rsid w:val="0022013F"/>
    <w:rsid w:val="0022058A"/>
    <w:rsid w:val="00220952"/>
    <w:rsid w:val="00220A9C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4033A"/>
    <w:rsid w:val="00240C97"/>
    <w:rsid w:val="002411F5"/>
    <w:rsid w:val="00242397"/>
    <w:rsid w:val="00242827"/>
    <w:rsid w:val="00244DD5"/>
    <w:rsid w:val="002459C7"/>
    <w:rsid w:val="00245B7A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6E04"/>
    <w:rsid w:val="00257D54"/>
    <w:rsid w:val="00260A38"/>
    <w:rsid w:val="00260A69"/>
    <w:rsid w:val="00260A7F"/>
    <w:rsid w:val="00261048"/>
    <w:rsid w:val="002628B5"/>
    <w:rsid w:val="00263305"/>
    <w:rsid w:val="00263354"/>
    <w:rsid w:val="00263C6E"/>
    <w:rsid w:val="0026434F"/>
    <w:rsid w:val="002645E8"/>
    <w:rsid w:val="0026514D"/>
    <w:rsid w:val="00265441"/>
    <w:rsid w:val="0026763E"/>
    <w:rsid w:val="002676B2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F6B"/>
    <w:rsid w:val="00283976"/>
    <w:rsid w:val="00284E1B"/>
    <w:rsid w:val="00286841"/>
    <w:rsid w:val="00286B08"/>
    <w:rsid w:val="00286E24"/>
    <w:rsid w:val="00286FA7"/>
    <w:rsid w:val="0028706A"/>
    <w:rsid w:val="002903A1"/>
    <w:rsid w:val="0029073F"/>
    <w:rsid w:val="002913EC"/>
    <w:rsid w:val="002913F8"/>
    <w:rsid w:val="0029175B"/>
    <w:rsid w:val="00291B8A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17"/>
    <w:rsid w:val="002A02F3"/>
    <w:rsid w:val="002A03CF"/>
    <w:rsid w:val="002A0A0B"/>
    <w:rsid w:val="002A0EF8"/>
    <w:rsid w:val="002A1793"/>
    <w:rsid w:val="002A2094"/>
    <w:rsid w:val="002A2095"/>
    <w:rsid w:val="002A357E"/>
    <w:rsid w:val="002A3BA6"/>
    <w:rsid w:val="002A465B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2EAA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54F"/>
    <w:rsid w:val="002B7CC6"/>
    <w:rsid w:val="002C01F8"/>
    <w:rsid w:val="002C0382"/>
    <w:rsid w:val="002C0B50"/>
    <w:rsid w:val="002C10DD"/>
    <w:rsid w:val="002C1F6F"/>
    <w:rsid w:val="002C2329"/>
    <w:rsid w:val="002C365C"/>
    <w:rsid w:val="002C4A96"/>
    <w:rsid w:val="002C4E12"/>
    <w:rsid w:val="002C4E85"/>
    <w:rsid w:val="002C4EAF"/>
    <w:rsid w:val="002C5852"/>
    <w:rsid w:val="002C5B33"/>
    <w:rsid w:val="002C642A"/>
    <w:rsid w:val="002C66E8"/>
    <w:rsid w:val="002C69EA"/>
    <w:rsid w:val="002C6B88"/>
    <w:rsid w:val="002C7581"/>
    <w:rsid w:val="002C79AD"/>
    <w:rsid w:val="002C7B54"/>
    <w:rsid w:val="002D0CF3"/>
    <w:rsid w:val="002D1081"/>
    <w:rsid w:val="002D1D4F"/>
    <w:rsid w:val="002D1DF9"/>
    <w:rsid w:val="002D1EF9"/>
    <w:rsid w:val="002D3231"/>
    <w:rsid w:val="002D41BE"/>
    <w:rsid w:val="002D4701"/>
    <w:rsid w:val="002D51CE"/>
    <w:rsid w:val="002D5F84"/>
    <w:rsid w:val="002D712F"/>
    <w:rsid w:val="002E0460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207"/>
    <w:rsid w:val="002E6800"/>
    <w:rsid w:val="002E781E"/>
    <w:rsid w:val="002F0153"/>
    <w:rsid w:val="002F04EB"/>
    <w:rsid w:val="002F0FCF"/>
    <w:rsid w:val="002F230E"/>
    <w:rsid w:val="002F2E5A"/>
    <w:rsid w:val="002F3231"/>
    <w:rsid w:val="002F352A"/>
    <w:rsid w:val="002F36DC"/>
    <w:rsid w:val="002F3DD8"/>
    <w:rsid w:val="002F4597"/>
    <w:rsid w:val="002F4896"/>
    <w:rsid w:val="002F48FB"/>
    <w:rsid w:val="002F4AE7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273B"/>
    <w:rsid w:val="00312850"/>
    <w:rsid w:val="00313749"/>
    <w:rsid w:val="00313E84"/>
    <w:rsid w:val="00313E96"/>
    <w:rsid w:val="003149DA"/>
    <w:rsid w:val="0031500F"/>
    <w:rsid w:val="003151B8"/>
    <w:rsid w:val="003154DE"/>
    <w:rsid w:val="003164F4"/>
    <w:rsid w:val="003166A3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473"/>
    <w:rsid w:val="0032293D"/>
    <w:rsid w:val="00323D06"/>
    <w:rsid w:val="00324932"/>
    <w:rsid w:val="00324BE0"/>
    <w:rsid w:val="00325CF5"/>
    <w:rsid w:val="0032608B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B15"/>
    <w:rsid w:val="00333C5A"/>
    <w:rsid w:val="0033411B"/>
    <w:rsid w:val="003354E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1E49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E23"/>
    <w:rsid w:val="00351874"/>
    <w:rsid w:val="00352376"/>
    <w:rsid w:val="0035240F"/>
    <w:rsid w:val="0035259A"/>
    <w:rsid w:val="00352B43"/>
    <w:rsid w:val="00352BEE"/>
    <w:rsid w:val="0035554F"/>
    <w:rsid w:val="00355B4F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0F5D"/>
    <w:rsid w:val="0037232E"/>
    <w:rsid w:val="003726CF"/>
    <w:rsid w:val="003727E0"/>
    <w:rsid w:val="00372B69"/>
    <w:rsid w:val="003737DA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D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26D"/>
    <w:rsid w:val="00394661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E4B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3671"/>
    <w:rsid w:val="003C4704"/>
    <w:rsid w:val="003C549C"/>
    <w:rsid w:val="003C5F49"/>
    <w:rsid w:val="003C5F6A"/>
    <w:rsid w:val="003C6050"/>
    <w:rsid w:val="003C613A"/>
    <w:rsid w:val="003C67FF"/>
    <w:rsid w:val="003C6813"/>
    <w:rsid w:val="003C6EBC"/>
    <w:rsid w:val="003C783B"/>
    <w:rsid w:val="003C7AD7"/>
    <w:rsid w:val="003C7E66"/>
    <w:rsid w:val="003C7EA8"/>
    <w:rsid w:val="003D0677"/>
    <w:rsid w:val="003D093C"/>
    <w:rsid w:val="003D0E88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A57"/>
    <w:rsid w:val="003D4831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342"/>
    <w:rsid w:val="003E2412"/>
    <w:rsid w:val="003E2636"/>
    <w:rsid w:val="003E2C93"/>
    <w:rsid w:val="003E3022"/>
    <w:rsid w:val="003E3842"/>
    <w:rsid w:val="003E409B"/>
    <w:rsid w:val="003E453E"/>
    <w:rsid w:val="003E463E"/>
    <w:rsid w:val="003E5A4C"/>
    <w:rsid w:val="003E6298"/>
    <w:rsid w:val="003E67E4"/>
    <w:rsid w:val="003E757E"/>
    <w:rsid w:val="003F031B"/>
    <w:rsid w:val="003F03AE"/>
    <w:rsid w:val="003F06CB"/>
    <w:rsid w:val="003F096F"/>
    <w:rsid w:val="003F09D6"/>
    <w:rsid w:val="003F119B"/>
    <w:rsid w:val="003F1431"/>
    <w:rsid w:val="003F1608"/>
    <w:rsid w:val="003F1D0A"/>
    <w:rsid w:val="003F219A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4663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32B4"/>
    <w:rsid w:val="004139E2"/>
    <w:rsid w:val="00413D8A"/>
    <w:rsid w:val="00413FC7"/>
    <w:rsid w:val="00414D9D"/>
    <w:rsid w:val="004153B9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B1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685"/>
    <w:rsid w:val="00435A43"/>
    <w:rsid w:val="00435D7B"/>
    <w:rsid w:val="0043642D"/>
    <w:rsid w:val="0043654B"/>
    <w:rsid w:val="004365A0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36E"/>
    <w:rsid w:val="0044541C"/>
    <w:rsid w:val="004464F0"/>
    <w:rsid w:val="004466A3"/>
    <w:rsid w:val="00446720"/>
    <w:rsid w:val="00446990"/>
    <w:rsid w:val="00446FCD"/>
    <w:rsid w:val="0044760C"/>
    <w:rsid w:val="004478DF"/>
    <w:rsid w:val="00447A2C"/>
    <w:rsid w:val="00450045"/>
    <w:rsid w:val="0045061C"/>
    <w:rsid w:val="00451498"/>
    <w:rsid w:val="00451C3D"/>
    <w:rsid w:val="004525E3"/>
    <w:rsid w:val="004527E0"/>
    <w:rsid w:val="00453EBD"/>
    <w:rsid w:val="004541E1"/>
    <w:rsid w:val="00454574"/>
    <w:rsid w:val="00454779"/>
    <w:rsid w:val="00454CBD"/>
    <w:rsid w:val="0045573E"/>
    <w:rsid w:val="00455A34"/>
    <w:rsid w:val="00455E77"/>
    <w:rsid w:val="004572B5"/>
    <w:rsid w:val="004601E0"/>
    <w:rsid w:val="00460570"/>
    <w:rsid w:val="00461F04"/>
    <w:rsid w:val="004620AB"/>
    <w:rsid w:val="00462164"/>
    <w:rsid w:val="004633AE"/>
    <w:rsid w:val="00463C2B"/>
    <w:rsid w:val="00465220"/>
    <w:rsid w:val="004658B4"/>
    <w:rsid w:val="00465A57"/>
    <w:rsid w:val="0046756D"/>
    <w:rsid w:val="004677E9"/>
    <w:rsid w:val="00467E80"/>
    <w:rsid w:val="00470073"/>
    <w:rsid w:val="0047023C"/>
    <w:rsid w:val="00470AE4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FF"/>
    <w:rsid w:val="00474C78"/>
    <w:rsid w:val="004755DC"/>
    <w:rsid w:val="00475870"/>
    <w:rsid w:val="00475A02"/>
    <w:rsid w:val="00475E09"/>
    <w:rsid w:val="00475F5F"/>
    <w:rsid w:val="00476205"/>
    <w:rsid w:val="004768DB"/>
    <w:rsid w:val="00477EED"/>
    <w:rsid w:val="004809AC"/>
    <w:rsid w:val="00480DBD"/>
    <w:rsid w:val="00480EC4"/>
    <w:rsid w:val="004811C5"/>
    <w:rsid w:val="004812C8"/>
    <w:rsid w:val="004815BF"/>
    <w:rsid w:val="00481C04"/>
    <w:rsid w:val="00481CEB"/>
    <w:rsid w:val="004827B0"/>
    <w:rsid w:val="0048282B"/>
    <w:rsid w:val="00482B70"/>
    <w:rsid w:val="0048374E"/>
    <w:rsid w:val="00483EEA"/>
    <w:rsid w:val="00484216"/>
    <w:rsid w:val="004847BD"/>
    <w:rsid w:val="0048487F"/>
    <w:rsid w:val="00484DD7"/>
    <w:rsid w:val="00485244"/>
    <w:rsid w:val="00485BAB"/>
    <w:rsid w:val="00485CE2"/>
    <w:rsid w:val="004862FE"/>
    <w:rsid w:val="00486AB6"/>
    <w:rsid w:val="00486DA0"/>
    <w:rsid w:val="00487A8C"/>
    <w:rsid w:val="00487CBD"/>
    <w:rsid w:val="004902C9"/>
    <w:rsid w:val="0049056B"/>
    <w:rsid w:val="00490DCD"/>
    <w:rsid w:val="00491164"/>
    <w:rsid w:val="00492AD7"/>
    <w:rsid w:val="00494565"/>
    <w:rsid w:val="00494611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0DA"/>
    <w:rsid w:val="004A0E6C"/>
    <w:rsid w:val="004A1866"/>
    <w:rsid w:val="004A1B33"/>
    <w:rsid w:val="004A233A"/>
    <w:rsid w:val="004A25D9"/>
    <w:rsid w:val="004A2A90"/>
    <w:rsid w:val="004A30B4"/>
    <w:rsid w:val="004A3473"/>
    <w:rsid w:val="004A4103"/>
    <w:rsid w:val="004A4A3F"/>
    <w:rsid w:val="004A4A60"/>
    <w:rsid w:val="004A4DA9"/>
    <w:rsid w:val="004A4E0B"/>
    <w:rsid w:val="004A4EE2"/>
    <w:rsid w:val="004A4FF5"/>
    <w:rsid w:val="004A5084"/>
    <w:rsid w:val="004A5118"/>
    <w:rsid w:val="004A5219"/>
    <w:rsid w:val="004A5F09"/>
    <w:rsid w:val="004A6DE8"/>
    <w:rsid w:val="004A71B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B83"/>
    <w:rsid w:val="004C2187"/>
    <w:rsid w:val="004C231F"/>
    <w:rsid w:val="004C236F"/>
    <w:rsid w:val="004C46D5"/>
    <w:rsid w:val="004C4A33"/>
    <w:rsid w:val="004C56AA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06F"/>
    <w:rsid w:val="004D510E"/>
    <w:rsid w:val="004D54D4"/>
    <w:rsid w:val="004D570B"/>
    <w:rsid w:val="004D58F0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8C3"/>
    <w:rsid w:val="004E6DFB"/>
    <w:rsid w:val="004E7020"/>
    <w:rsid w:val="004E7CE6"/>
    <w:rsid w:val="004F0C32"/>
    <w:rsid w:val="004F0F9E"/>
    <w:rsid w:val="004F13E2"/>
    <w:rsid w:val="004F1B03"/>
    <w:rsid w:val="004F2044"/>
    <w:rsid w:val="004F208E"/>
    <w:rsid w:val="004F20B2"/>
    <w:rsid w:val="004F3235"/>
    <w:rsid w:val="004F347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828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010"/>
    <w:rsid w:val="00511A2A"/>
    <w:rsid w:val="00511CD5"/>
    <w:rsid w:val="00511F51"/>
    <w:rsid w:val="00511F7E"/>
    <w:rsid w:val="0051242C"/>
    <w:rsid w:val="00512849"/>
    <w:rsid w:val="00512D9A"/>
    <w:rsid w:val="00512ECC"/>
    <w:rsid w:val="0051307E"/>
    <w:rsid w:val="00514223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798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AB"/>
    <w:rsid w:val="005336FC"/>
    <w:rsid w:val="00533BC0"/>
    <w:rsid w:val="0053463A"/>
    <w:rsid w:val="005351CE"/>
    <w:rsid w:val="00535818"/>
    <w:rsid w:val="00535AD7"/>
    <w:rsid w:val="00536CA0"/>
    <w:rsid w:val="00537954"/>
    <w:rsid w:val="00537BF1"/>
    <w:rsid w:val="00537DD2"/>
    <w:rsid w:val="00537E49"/>
    <w:rsid w:val="00540522"/>
    <w:rsid w:val="005407FA"/>
    <w:rsid w:val="005414F0"/>
    <w:rsid w:val="00541502"/>
    <w:rsid w:val="0054221C"/>
    <w:rsid w:val="005434D3"/>
    <w:rsid w:val="00543E3B"/>
    <w:rsid w:val="005443DC"/>
    <w:rsid w:val="005445D9"/>
    <w:rsid w:val="005457A1"/>
    <w:rsid w:val="00545928"/>
    <w:rsid w:val="00545CAF"/>
    <w:rsid w:val="00545DF4"/>
    <w:rsid w:val="005465AE"/>
    <w:rsid w:val="00547562"/>
    <w:rsid w:val="0054770B"/>
    <w:rsid w:val="00547B76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19DB"/>
    <w:rsid w:val="005622CD"/>
    <w:rsid w:val="00562631"/>
    <w:rsid w:val="00562A00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002A"/>
    <w:rsid w:val="00571497"/>
    <w:rsid w:val="0057267C"/>
    <w:rsid w:val="00572B79"/>
    <w:rsid w:val="0057523C"/>
    <w:rsid w:val="0057552A"/>
    <w:rsid w:val="00575D93"/>
    <w:rsid w:val="00576314"/>
    <w:rsid w:val="005773F8"/>
    <w:rsid w:val="00577A65"/>
    <w:rsid w:val="00577C2B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6BEE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645"/>
    <w:rsid w:val="005B0A44"/>
    <w:rsid w:val="005B1598"/>
    <w:rsid w:val="005B181A"/>
    <w:rsid w:val="005B1B3E"/>
    <w:rsid w:val="005B2150"/>
    <w:rsid w:val="005B227D"/>
    <w:rsid w:val="005B25D5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815"/>
    <w:rsid w:val="005C13AC"/>
    <w:rsid w:val="005C1640"/>
    <w:rsid w:val="005C1C9A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F0E"/>
    <w:rsid w:val="005C60C7"/>
    <w:rsid w:val="005C6188"/>
    <w:rsid w:val="005C6F60"/>
    <w:rsid w:val="005C73FE"/>
    <w:rsid w:val="005C7471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4845"/>
    <w:rsid w:val="005D4A88"/>
    <w:rsid w:val="005D4F10"/>
    <w:rsid w:val="005D4F60"/>
    <w:rsid w:val="005D5B4F"/>
    <w:rsid w:val="005D5EBF"/>
    <w:rsid w:val="005D600E"/>
    <w:rsid w:val="005D636E"/>
    <w:rsid w:val="005D6677"/>
    <w:rsid w:val="005D6DC4"/>
    <w:rsid w:val="005E0151"/>
    <w:rsid w:val="005E0D0C"/>
    <w:rsid w:val="005E0D94"/>
    <w:rsid w:val="005E0DCD"/>
    <w:rsid w:val="005E0E5E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5E6"/>
    <w:rsid w:val="005F0C0D"/>
    <w:rsid w:val="005F0C75"/>
    <w:rsid w:val="005F13D9"/>
    <w:rsid w:val="005F1669"/>
    <w:rsid w:val="005F25B3"/>
    <w:rsid w:val="005F303F"/>
    <w:rsid w:val="005F312E"/>
    <w:rsid w:val="005F356B"/>
    <w:rsid w:val="005F3821"/>
    <w:rsid w:val="005F3AC9"/>
    <w:rsid w:val="005F3BD8"/>
    <w:rsid w:val="005F4723"/>
    <w:rsid w:val="005F4A40"/>
    <w:rsid w:val="005F5405"/>
    <w:rsid w:val="005F5A97"/>
    <w:rsid w:val="005F5BE1"/>
    <w:rsid w:val="005F5EE9"/>
    <w:rsid w:val="005F62CF"/>
    <w:rsid w:val="005F6978"/>
    <w:rsid w:val="005F728D"/>
    <w:rsid w:val="005F72E1"/>
    <w:rsid w:val="005F7D7E"/>
    <w:rsid w:val="00600199"/>
    <w:rsid w:val="00600991"/>
    <w:rsid w:val="00601D38"/>
    <w:rsid w:val="006028F8"/>
    <w:rsid w:val="006029F3"/>
    <w:rsid w:val="00602BAE"/>
    <w:rsid w:val="00602DBC"/>
    <w:rsid w:val="00603C52"/>
    <w:rsid w:val="0060493D"/>
    <w:rsid w:val="00604C71"/>
    <w:rsid w:val="00604FA6"/>
    <w:rsid w:val="00604FE8"/>
    <w:rsid w:val="00605B45"/>
    <w:rsid w:val="00606173"/>
    <w:rsid w:val="006062DF"/>
    <w:rsid w:val="00606E5C"/>
    <w:rsid w:val="00607519"/>
    <w:rsid w:val="0061024E"/>
    <w:rsid w:val="006104DC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4D51"/>
    <w:rsid w:val="0061531F"/>
    <w:rsid w:val="00615436"/>
    <w:rsid w:val="006154FA"/>
    <w:rsid w:val="006156B0"/>
    <w:rsid w:val="00615773"/>
    <w:rsid w:val="00615AE3"/>
    <w:rsid w:val="00615E77"/>
    <w:rsid w:val="00615EA4"/>
    <w:rsid w:val="00616029"/>
    <w:rsid w:val="00616E91"/>
    <w:rsid w:val="006171EC"/>
    <w:rsid w:val="00617FF4"/>
    <w:rsid w:val="00620AB3"/>
    <w:rsid w:val="0062176F"/>
    <w:rsid w:val="00621776"/>
    <w:rsid w:val="00621E5C"/>
    <w:rsid w:val="0062214F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270C"/>
    <w:rsid w:val="006330D9"/>
    <w:rsid w:val="00633173"/>
    <w:rsid w:val="00633B85"/>
    <w:rsid w:val="00633E70"/>
    <w:rsid w:val="00634791"/>
    <w:rsid w:val="00634D3E"/>
    <w:rsid w:val="00635A45"/>
    <w:rsid w:val="006361BA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615C"/>
    <w:rsid w:val="0064627B"/>
    <w:rsid w:val="0064778A"/>
    <w:rsid w:val="00647BD1"/>
    <w:rsid w:val="00650B42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5FEC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A88"/>
    <w:rsid w:val="00676AB7"/>
    <w:rsid w:val="0068074B"/>
    <w:rsid w:val="00680969"/>
    <w:rsid w:val="00681FBB"/>
    <w:rsid w:val="0068248F"/>
    <w:rsid w:val="00682914"/>
    <w:rsid w:val="006829A0"/>
    <w:rsid w:val="006829D7"/>
    <w:rsid w:val="00682C7D"/>
    <w:rsid w:val="00682CCF"/>
    <w:rsid w:val="00683653"/>
    <w:rsid w:val="00683BE4"/>
    <w:rsid w:val="006840B8"/>
    <w:rsid w:val="006845C6"/>
    <w:rsid w:val="00684638"/>
    <w:rsid w:val="00684944"/>
    <w:rsid w:val="00684A72"/>
    <w:rsid w:val="0068597B"/>
    <w:rsid w:val="00686843"/>
    <w:rsid w:val="006868E6"/>
    <w:rsid w:val="006869B0"/>
    <w:rsid w:val="00687077"/>
    <w:rsid w:val="006875E2"/>
    <w:rsid w:val="00687812"/>
    <w:rsid w:val="00687C90"/>
    <w:rsid w:val="006904D9"/>
    <w:rsid w:val="006916A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201"/>
    <w:rsid w:val="00695423"/>
    <w:rsid w:val="00695827"/>
    <w:rsid w:val="00695DA5"/>
    <w:rsid w:val="00695EAC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495F"/>
    <w:rsid w:val="006A6572"/>
    <w:rsid w:val="006A65B5"/>
    <w:rsid w:val="006A6795"/>
    <w:rsid w:val="006A6B85"/>
    <w:rsid w:val="006A74BE"/>
    <w:rsid w:val="006A76C4"/>
    <w:rsid w:val="006A7ED6"/>
    <w:rsid w:val="006B1486"/>
    <w:rsid w:val="006B1D02"/>
    <w:rsid w:val="006B1D44"/>
    <w:rsid w:val="006B1F55"/>
    <w:rsid w:val="006B26F5"/>
    <w:rsid w:val="006B273B"/>
    <w:rsid w:val="006B375A"/>
    <w:rsid w:val="006B37DF"/>
    <w:rsid w:val="006B43A5"/>
    <w:rsid w:val="006B476E"/>
    <w:rsid w:val="006B4C7F"/>
    <w:rsid w:val="006B6065"/>
    <w:rsid w:val="006B67FE"/>
    <w:rsid w:val="006B69D4"/>
    <w:rsid w:val="006B7517"/>
    <w:rsid w:val="006C05FE"/>
    <w:rsid w:val="006C10EA"/>
    <w:rsid w:val="006C15A1"/>
    <w:rsid w:val="006C1B24"/>
    <w:rsid w:val="006C1B88"/>
    <w:rsid w:val="006C1C02"/>
    <w:rsid w:val="006C2955"/>
    <w:rsid w:val="006C2A52"/>
    <w:rsid w:val="006C390D"/>
    <w:rsid w:val="006C44C7"/>
    <w:rsid w:val="006C452B"/>
    <w:rsid w:val="006C59E5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2C9"/>
    <w:rsid w:val="006D2C2A"/>
    <w:rsid w:val="006D2EED"/>
    <w:rsid w:val="006D3937"/>
    <w:rsid w:val="006D464B"/>
    <w:rsid w:val="006D53CA"/>
    <w:rsid w:val="006D579D"/>
    <w:rsid w:val="006D689A"/>
    <w:rsid w:val="006D68A3"/>
    <w:rsid w:val="006D7472"/>
    <w:rsid w:val="006D7550"/>
    <w:rsid w:val="006D76FD"/>
    <w:rsid w:val="006D7F17"/>
    <w:rsid w:val="006E0425"/>
    <w:rsid w:val="006E046E"/>
    <w:rsid w:val="006E05C2"/>
    <w:rsid w:val="006E093B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8E"/>
    <w:rsid w:val="006F76A5"/>
    <w:rsid w:val="006F77CE"/>
    <w:rsid w:val="006F7B8C"/>
    <w:rsid w:val="006F7CF7"/>
    <w:rsid w:val="00700A84"/>
    <w:rsid w:val="00700AD7"/>
    <w:rsid w:val="00700B6D"/>
    <w:rsid w:val="00700CF1"/>
    <w:rsid w:val="007016DA"/>
    <w:rsid w:val="00701704"/>
    <w:rsid w:val="00702FC9"/>
    <w:rsid w:val="007032FF"/>
    <w:rsid w:val="007034B4"/>
    <w:rsid w:val="0070355B"/>
    <w:rsid w:val="007039B6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3BD2"/>
    <w:rsid w:val="00714061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4B18"/>
    <w:rsid w:val="0072513A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B04"/>
    <w:rsid w:val="00727B3D"/>
    <w:rsid w:val="0073035C"/>
    <w:rsid w:val="00730842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03C"/>
    <w:rsid w:val="00745D9E"/>
    <w:rsid w:val="00745E29"/>
    <w:rsid w:val="007469A4"/>
    <w:rsid w:val="00746A34"/>
    <w:rsid w:val="00746A77"/>
    <w:rsid w:val="00746D2D"/>
    <w:rsid w:val="00746E2A"/>
    <w:rsid w:val="007472AE"/>
    <w:rsid w:val="00747427"/>
    <w:rsid w:val="00747A0C"/>
    <w:rsid w:val="00747C33"/>
    <w:rsid w:val="00747CA2"/>
    <w:rsid w:val="0075098C"/>
    <w:rsid w:val="00750AAB"/>
    <w:rsid w:val="007511B8"/>
    <w:rsid w:val="00751493"/>
    <w:rsid w:val="00753DD6"/>
    <w:rsid w:val="007544E1"/>
    <w:rsid w:val="00754878"/>
    <w:rsid w:val="00754D81"/>
    <w:rsid w:val="00754ED3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E3"/>
    <w:rsid w:val="00761F50"/>
    <w:rsid w:val="00761F78"/>
    <w:rsid w:val="00763F16"/>
    <w:rsid w:val="0076547D"/>
    <w:rsid w:val="0076561E"/>
    <w:rsid w:val="00765901"/>
    <w:rsid w:val="00766847"/>
    <w:rsid w:val="00766F2C"/>
    <w:rsid w:val="007671BF"/>
    <w:rsid w:val="0077028E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0A7"/>
    <w:rsid w:val="007903A2"/>
    <w:rsid w:val="0079084B"/>
    <w:rsid w:val="00790BB7"/>
    <w:rsid w:val="00791081"/>
    <w:rsid w:val="00791406"/>
    <w:rsid w:val="007919F3"/>
    <w:rsid w:val="007924C0"/>
    <w:rsid w:val="00792522"/>
    <w:rsid w:val="007934AD"/>
    <w:rsid w:val="00793771"/>
    <w:rsid w:val="00793A2E"/>
    <w:rsid w:val="00794083"/>
    <w:rsid w:val="00795746"/>
    <w:rsid w:val="00795F1E"/>
    <w:rsid w:val="007965F4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2FA2"/>
    <w:rsid w:val="007A3A7B"/>
    <w:rsid w:val="007A4A6B"/>
    <w:rsid w:val="007A6947"/>
    <w:rsid w:val="007A7198"/>
    <w:rsid w:val="007B0419"/>
    <w:rsid w:val="007B0FC8"/>
    <w:rsid w:val="007B10D9"/>
    <w:rsid w:val="007B1ACD"/>
    <w:rsid w:val="007B1AFC"/>
    <w:rsid w:val="007B1D6B"/>
    <w:rsid w:val="007B1EC8"/>
    <w:rsid w:val="007B29C3"/>
    <w:rsid w:val="007B2B03"/>
    <w:rsid w:val="007B2F72"/>
    <w:rsid w:val="007B319A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B87"/>
    <w:rsid w:val="007C2329"/>
    <w:rsid w:val="007C2496"/>
    <w:rsid w:val="007C28D7"/>
    <w:rsid w:val="007C2984"/>
    <w:rsid w:val="007C2FAC"/>
    <w:rsid w:val="007C332C"/>
    <w:rsid w:val="007C3786"/>
    <w:rsid w:val="007C569F"/>
    <w:rsid w:val="007C5937"/>
    <w:rsid w:val="007C5B7D"/>
    <w:rsid w:val="007C62A6"/>
    <w:rsid w:val="007C76AF"/>
    <w:rsid w:val="007D00A0"/>
    <w:rsid w:val="007D0128"/>
    <w:rsid w:val="007D02B3"/>
    <w:rsid w:val="007D1981"/>
    <w:rsid w:val="007D224B"/>
    <w:rsid w:val="007D2969"/>
    <w:rsid w:val="007D2A8E"/>
    <w:rsid w:val="007D345A"/>
    <w:rsid w:val="007D387D"/>
    <w:rsid w:val="007D463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49A8"/>
    <w:rsid w:val="007E53CE"/>
    <w:rsid w:val="007E54EA"/>
    <w:rsid w:val="007E59A3"/>
    <w:rsid w:val="007E612D"/>
    <w:rsid w:val="007E6779"/>
    <w:rsid w:val="007E6BAA"/>
    <w:rsid w:val="007E70A4"/>
    <w:rsid w:val="007F03F4"/>
    <w:rsid w:val="007F0621"/>
    <w:rsid w:val="007F0D92"/>
    <w:rsid w:val="007F1F03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147"/>
    <w:rsid w:val="007F772B"/>
    <w:rsid w:val="007F7907"/>
    <w:rsid w:val="007F7932"/>
    <w:rsid w:val="008011C1"/>
    <w:rsid w:val="008015AF"/>
    <w:rsid w:val="00801609"/>
    <w:rsid w:val="00801815"/>
    <w:rsid w:val="00801E72"/>
    <w:rsid w:val="00802112"/>
    <w:rsid w:val="00802811"/>
    <w:rsid w:val="0080284C"/>
    <w:rsid w:val="00802C1C"/>
    <w:rsid w:val="0080314B"/>
    <w:rsid w:val="008037DC"/>
    <w:rsid w:val="00803C51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1992"/>
    <w:rsid w:val="0081220B"/>
    <w:rsid w:val="008125F8"/>
    <w:rsid w:val="00813549"/>
    <w:rsid w:val="00813661"/>
    <w:rsid w:val="0081395F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CAF"/>
    <w:rsid w:val="00821EF3"/>
    <w:rsid w:val="00822350"/>
    <w:rsid w:val="008224E3"/>
    <w:rsid w:val="00822771"/>
    <w:rsid w:val="00823905"/>
    <w:rsid w:val="008239CF"/>
    <w:rsid w:val="00823FE5"/>
    <w:rsid w:val="008248EE"/>
    <w:rsid w:val="00824A03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3465"/>
    <w:rsid w:val="00834671"/>
    <w:rsid w:val="00834A8D"/>
    <w:rsid w:val="00834CBF"/>
    <w:rsid w:val="00835257"/>
    <w:rsid w:val="00835B57"/>
    <w:rsid w:val="00835D96"/>
    <w:rsid w:val="00836124"/>
    <w:rsid w:val="00836E17"/>
    <w:rsid w:val="00836EEC"/>
    <w:rsid w:val="00836FB3"/>
    <w:rsid w:val="00837C49"/>
    <w:rsid w:val="00840BDD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5E7"/>
    <w:rsid w:val="00845749"/>
    <w:rsid w:val="008459E2"/>
    <w:rsid w:val="00846052"/>
    <w:rsid w:val="00847BF5"/>
    <w:rsid w:val="00850369"/>
    <w:rsid w:val="00850C74"/>
    <w:rsid w:val="00850E14"/>
    <w:rsid w:val="008510CD"/>
    <w:rsid w:val="0085130E"/>
    <w:rsid w:val="00851982"/>
    <w:rsid w:val="008523BA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C90"/>
    <w:rsid w:val="00867ECE"/>
    <w:rsid w:val="00867EF1"/>
    <w:rsid w:val="00867F4C"/>
    <w:rsid w:val="00870346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6B"/>
    <w:rsid w:val="00876ECB"/>
    <w:rsid w:val="0087750E"/>
    <w:rsid w:val="008775B6"/>
    <w:rsid w:val="00877934"/>
    <w:rsid w:val="00877EFA"/>
    <w:rsid w:val="00877F30"/>
    <w:rsid w:val="008800AF"/>
    <w:rsid w:val="008809A6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B52"/>
    <w:rsid w:val="00885CD0"/>
    <w:rsid w:val="00886014"/>
    <w:rsid w:val="00886784"/>
    <w:rsid w:val="00886886"/>
    <w:rsid w:val="00886AEF"/>
    <w:rsid w:val="008901AC"/>
    <w:rsid w:val="00890358"/>
    <w:rsid w:val="00891123"/>
    <w:rsid w:val="00891126"/>
    <w:rsid w:val="00891189"/>
    <w:rsid w:val="008911BE"/>
    <w:rsid w:val="00891873"/>
    <w:rsid w:val="00891D47"/>
    <w:rsid w:val="00892138"/>
    <w:rsid w:val="00892C85"/>
    <w:rsid w:val="00892FB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7FA"/>
    <w:rsid w:val="008A0AAA"/>
    <w:rsid w:val="008A0ACB"/>
    <w:rsid w:val="008A12B4"/>
    <w:rsid w:val="008A1868"/>
    <w:rsid w:val="008A2609"/>
    <w:rsid w:val="008A2F73"/>
    <w:rsid w:val="008A385F"/>
    <w:rsid w:val="008A4846"/>
    <w:rsid w:val="008A4A02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6F8"/>
    <w:rsid w:val="008B2550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7DE"/>
    <w:rsid w:val="008C7FEC"/>
    <w:rsid w:val="008D01CE"/>
    <w:rsid w:val="008D01E2"/>
    <w:rsid w:val="008D022A"/>
    <w:rsid w:val="008D0487"/>
    <w:rsid w:val="008D0BCC"/>
    <w:rsid w:val="008D109A"/>
    <w:rsid w:val="008D201B"/>
    <w:rsid w:val="008D275A"/>
    <w:rsid w:val="008D288D"/>
    <w:rsid w:val="008D345E"/>
    <w:rsid w:val="008D3AB2"/>
    <w:rsid w:val="008D3B1A"/>
    <w:rsid w:val="008D3D9D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06CD"/>
    <w:rsid w:val="008E1006"/>
    <w:rsid w:val="008E170C"/>
    <w:rsid w:val="008E176B"/>
    <w:rsid w:val="008E1DD1"/>
    <w:rsid w:val="008E2274"/>
    <w:rsid w:val="008E251E"/>
    <w:rsid w:val="008E2A9A"/>
    <w:rsid w:val="008E2EEF"/>
    <w:rsid w:val="008E3640"/>
    <w:rsid w:val="008E4305"/>
    <w:rsid w:val="008E4401"/>
    <w:rsid w:val="008E4C4B"/>
    <w:rsid w:val="008E4EF1"/>
    <w:rsid w:val="008E5196"/>
    <w:rsid w:val="008E5ADE"/>
    <w:rsid w:val="008E5C39"/>
    <w:rsid w:val="008E6637"/>
    <w:rsid w:val="008E6655"/>
    <w:rsid w:val="008E6857"/>
    <w:rsid w:val="008E6C2A"/>
    <w:rsid w:val="008E6C58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BF8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B98"/>
    <w:rsid w:val="00901DE6"/>
    <w:rsid w:val="0090216C"/>
    <w:rsid w:val="00902D68"/>
    <w:rsid w:val="00902E82"/>
    <w:rsid w:val="00902F53"/>
    <w:rsid w:val="00903634"/>
    <w:rsid w:val="00903F82"/>
    <w:rsid w:val="00904855"/>
    <w:rsid w:val="0090650F"/>
    <w:rsid w:val="00906D0F"/>
    <w:rsid w:val="00906EAF"/>
    <w:rsid w:val="00907366"/>
    <w:rsid w:val="00907692"/>
    <w:rsid w:val="00907A76"/>
    <w:rsid w:val="00907D15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263"/>
    <w:rsid w:val="00917771"/>
    <w:rsid w:val="00917EBE"/>
    <w:rsid w:val="00917EF6"/>
    <w:rsid w:val="00921AC3"/>
    <w:rsid w:val="009222B3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308C0"/>
    <w:rsid w:val="00931304"/>
    <w:rsid w:val="00931371"/>
    <w:rsid w:val="009313AC"/>
    <w:rsid w:val="009314D2"/>
    <w:rsid w:val="00931760"/>
    <w:rsid w:val="00932106"/>
    <w:rsid w:val="00933310"/>
    <w:rsid w:val="00933870"/>
    <w:rsid w:val="00933976"/>
    <w:rsid w:val="00933BB8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0E3"/>
    <w:rsid w:val="00944D2B"/>
    <w:rsid w:val="00944D40"/>
    <w:rsid w:val="00945569"/>
    <w:rsid w:val="009457DE"/>
    <w:rsid w:val="0094592E"/>
    <w:rsid w:val="0094604E"/>
    <w:rsid w:val="00946301"/>
    <w:rsid w:val="00946BB7"/>
    <w:rsid w:val="00946EE7"/>
    <w:rsid w:val="00947FD9"/>
    <w:rsid w:val="00950AFD"/>
    <w:rsid w:val="00951190"/>
    <w:rsid w:val="00951590"/>
    <w:rsid w:val="00952D89"/>
    <w:rsid w:val="00952F2D"/>
    <w:rsid w:val="009532BE"/>
    <w:rsid w:val="0095336E"/>
    <w:rsid w:val="00953422"/>
    <w:rsid w:val="00954257"/>
    <w:rsid w:val="009545AC"/>
    <w:rsid w:val="00955409"/>
    <w:rsid w:val="0095543A"/>
    <w:rsid w:val="00955B97"/>
    <w:rsid w:val="00956578"/>
    <w:rsid w:val="00956EBC"/>
    <w:rsid w:val="00957A96"/>
    <w:rsid w:val="009600A0"/>
    <w:rsid w:val="009605A3"/>
    <w:rsid w:val="009612C8"/>
    <w:rsid w:val="00961999"/>
    <w:rsid w:val="00961B69"/>
    <w:rsid w:val="00961E22"/>
    <w:rsid w:val="00963034"/>
    <w:rsid w:val="0096315A"/>
    <w:rsid w:val="00963201"/>
    <w:rsid w:val="0096322C"/>
    <w:rsid w:val="0096338D"/>
    <w:rsid w:val="009639F3"/>
    <w:rsid w:val="00963D38"/>
    <w:rsid w:val="009655E9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7C"/>
    <w:rsid w:val="009775B1"/>
    <w:rsid w:val="00980432"/>
    <w:rsid w:val="0098085F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442F"/>
    <w:rsid w:val="00995650"/>
    <w:rsid w:val="00995C8D"/>
    <w:rsid w:val="009960D4"/>
    <w:rsid w:val="00996D05"/>
    <w:rsid w:val="009A029E"/>
    <w:rsid w:val="009A0999"/>
    <w:rsid w:val="009A12A4"/>
    <w:rsid w:val="009A330E"/>
    <w:rsid w:val="009A3DFE"/>
    <w:rsid w:val="009A4134"/>
    <w:rsid w:val="009A51D8"/>
    <w:rsid w:val="009A53C1"/>
    <w:rsid w:val="009A5849"/>
    <w:rsid w:val="009A5E8D"/>
    <w:rsid w:val="009A6C57"/>
    <w:rsid w:val="009A7B00"/>
    <w:rsid w:val="009A7B21"/>
    <w:rsid w:val="009A7E8F"/>
    <w:rsid w:val="009B043B"/>
    <w:rsid w:val="009B0806"/>
    <w:rsid w:val="009B1558"/>
    <w:rsid w:val="009B2642"/>
    <w:rsid w:val="009B2F89"/>
    <w:rsid w:val="009B32A8"/>
    <w:rsid w:val="009B357B"/>
    <w:rsid w:val="009B36E5"/>
    <w:rsid w:val="009B4C2E"/>
    <w:rsid w:val="009B4E41"/>
    <w:rsid w:val="009B5338"/>
    <w:rsid w:val="009B5EFC"/>
    <w:rsid w:val="009B729C"/>
    <w:rsid w:val="009B7676"/>
    <w:rsid w:val="009B7F0A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302E"/>
    <w:rsid w:val="009C312B"/>
    <w:rsid w:val="009C3185"/>
    <w:rsid w:val="009C353A"/>
    <w:rsid w:val="009C3923"/>
    <w:rsid w:val="009C4438"/>
    <w:rsid w:val="009C4BD4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057B"/>
    <w:rsid w:val="009D197B"/>
    <w:rsid w:val="009D2999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1DF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3BE1"/>
    <w:rsid w:val="009E41EC"/>
    <w:rsid w:val="009E43BF"/>
    <w:rsid w:val="009E50CF"/>
    <w:rsid w:val="009E5645"/>
    <w:rsid w:val="009E5D2B"/>
    <w:rsid w:val="009E661D"/>
    <w:rsid w:val="009E7CC0"/>
    <w:rsid w:val="009F162B"/>
    <w:rsid w:val="009F1C3A"/>
    <w:rsid w:val="009F1D96"/>
    <w:rsid w:val="009F2338"/>
    <w:rsid w:val="009F2632"/>
    <w:rsid w:val="009F29ED"/>
    <w:rsid w:val="009F2F50"/>
    <w:rsid w:val="009F30BB"/>
    <w:rsid w:val="009F32D9"/>
    <w:rsid w:val="009F3434"/>
    <w:rsid w:val="009F497D"/>
    <w:rsid w:val="009F4CF2"/>
    <w:rsid w:val="009F4DC0"/>
    <w:rsid w:val="009F5A84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17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3E21"/>
    <w:rsid w:val="00A24503"/>
    <w:rsid w:val="00A2489E"/>
    <w:rsid w:val="00A24A6A"/>
    <w:rsid w:val="00A25879"/>
    <w:rsid w:val="00A26368"/>
    <w:rsid w:val="00A26BBA"/>
    <w:rsid w:val="00A30211"/>
    <w:rsid w:val="00A30316"/>
    <w:rsid w:val="00A3112F"/>
    <w:rsid w:val="00A32210"/>
    <w:rsid w:val="00A32727"/>
    <w:rsid w:val="00A333BA"/>
    <w:rsid w:val="00A3346C"/>
    <w:rsid w:val="00A346E6"/>
    <w:rsid w:val="00A3569D"/>
    <w:rsid w:val="00A35B35"/>
    <w:rsid w:val="00A36320"/>
    <w:rsid w:val="00A36E1F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02B"/>
    <w:rsid w:val="00A43490"/>
    <w:rsid w:val="00A43605"/>
    <w:rsid w:val="00A44209"/>
    <w:rsid w:val="00A44BFF"/>
    <w:rsid w:val="00A44E41"/>
    <w:rsid w:val="00A4518B"/>
    <w:rsid w:val="00A46593"/>
    <w:rsid w:val="00A46936"/>
    <w:rsid w:val="00A47800"/>
    <w:rsid w:val="00A47B28"/>
    <w:rsid w:val="00A47BC8"/>
    <w:rsid w:val="00A502F5"/>
    <w:rsid w:val="00A510D1"/>
    <w:rsid w:val="00A51177"/>
    <w:rsid w:val="00A518A1"/>
    <w:rsid w:val="00A52560"/>
    <w:rsid w:val="00A52648"/>
    <w:rsid w:val="00A526A7"/>
    <w:rsid w:val="00A52D36"/>
    <w:rsid w:val="00A53439"/>
    <w:rsid w:val="00A5368D"/>
    <w:rsid w:val="00A538BF"/>
    <w:rsid w:val="00A53A37"/>
    <w:rsid w:val="00A5668A"/>
    <w:rsid w:val="00A567C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305B"/>
    <w:rsid w:val="00A633A7"/>
    <w:rsid w:val="00A636B2"/>
    <w:rsid w:val="00A63798"/>
    <w:rsid w:val="00A6386B"/>
    <w:rsid w:val="00A63C93"/>
    <w:rsid w:val="00A6486E"/>
    <w:rsid w:val="00A64BBF"/>
    <w:rsid w:val="00A64D87"/>
    <w:rsid w:val="00A662CF"/>
    <w:rsid w:val="00A66A4A"/>
    <w:rsid w:val="00A66BB9"/>
    <w:rsid w:val="00A67F9B"/>
    <w:rsid w:val="00A70001"/>
    <w:rsid w:val="00A7013E"/>
    <w:rsid w:val="00A702AA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3E2D"/>
    <w:rsid w:val="00A748A7"/>
    <w:rsid w:val="00A74957"/>
    <w:rsid w:val="00A75498"/>
    <w:rsid w:val="00A7568A"/>
    <w:rsid w:val="00A75A64"/>
    <w:rsid w:val="00A7625C"/>
    <w:rsid w:val="00A76584"/>
    <w:rsid w:val="00A77096"/>
    <w:rsid w:val="00A77312"/>
    <w:rsid w:val="00A7782B"/>
    <w:rsid w:val="00A778FD"/>
    <w:rsid w:val="00A77F8F"/>
    <w:rsid w:val="00A80709"/>
    <w:rsid w:val="00A81CA0"/>
    <w:rsid w:val="00A81FC8"/>
    <w:rsid w:val="00A82297"/>
    <w:rsid w:val="00A8274D"/>
    <w:rsid w:val="00A82882"/>
    <w:rsid w:val="00A83112"/>
    <w:rsid w:val="00A83348"/>
    <w:rsid w:val="00A833DE"/>
    <w:rsid w:val="00A835BA"/>
    <w:rsid w:val="00A83DF1"/>
    <w:rsid w:val="00A83F46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41D1"/>
    <w:rsid w:val="00A95333"/>
    <w:rsid w:val="00A95A08"/>
    <w:rsid w:val="00A95A0B"/>
    <w:rsid w:val="00A95A26"/>
    <w:rsid w:val="00A96762"/>
    <w:rsid w:val="00A97042"/>
    <w:rsid w:val="00A9725B"/>
    <w:rsid w:val="00A975D1"/>
    <w:rsid w:val="00A9797F"/>
    <w:rsid w:val="00AA0452"/>
    <w:rsid w:val="00AA2022"/>
    <w:rsid w:val="00AA2314"/>
    <w:rsid w:val="00AA2C1D"/>
    <w:rsid w:val="00AA3214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1EAB"/>
    <w:rsid w:val="00AC2273"/>
    <w:rsid w:val="00AC30E2"/>
    <w:rsid w:val="00AC39C7"/>
    <w:rsid w:val="00AC3B27"/>
    <w:rsid w:val="00AC3E7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91B"/>
    <w:rsid w:val="00AD3DDA"/>
    <w:rsid w:val="00AD4020"/>
    <w:rsid w:val="00AD4048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212"/>
    <w:rsid w:val="00AE63EA"/>
    <w:rsid w:val="00AE69C9"/>
    <w:rsid w:val="00AE7527"/>
    <w:rsid w:val="00AE7D81"/>
    <w:rsid w:val="00AF0217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9B0"/>
    <w:rsid w:val="00AF6D1A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83"/>
    <w:rsid w:val="00B054D7"/>
    <w:rsid w:val="00B05FD8"/>
    <w:rsid w:val="00B069FD"/>
    <w:rsid w:val="00B06B12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3C8B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B1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141"/>
    <w:rsid w:val="00B31295"/>
    <w:rsid w:val="00B3171A"/>
    <w:rsid w:val="00B32ABC"/>
    <w:rsid w:val="00B331B9"/>
    <w:rsid w:val="00B3398D"/>
    <w:rsid w:val="00B344CD"/>
    <w:rsid w:val="00B34622"/>
    <w:rsid w:val="00B34AF1"/>
    <w:rsid w:val="00B34DB0"/>
    <w:rsid w:val="00B3504C"/>
    <w:rsid w:val="00B35D12"/>
    <w:rsid w:val="00B3662D"/>
    <w:rsid w:val="00B36676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47C"/>
    <w:rsid w:val="00B47828"/>
    <w:rsid w:val="00B5056A"/>
    <w:rsid w:val="00B51630"/>
    <w:rsid w:val="00B5190B"/>
    <w:rsid w:val="00B51932"/>
    <w:rsid w:val="00B5271F"/>
    <w:rsid w:val="00B52A1F"/>
    <w:rsid w:val="00B52A71"/>
    <w:rsid w:val="00B5300D"/>
    <w:rsid w:val="00B538B7"/>
    <w:rsid w:val="00B53A01"/>
    <w:rsid w:val="00B54387"/>
    <w:rsid w:val="00B55110"/>
    <w:rsid w:val="00B55E98"/>
    <w:rsid w:val="00B56017"/>
    <w:rsid w:val="00B56304"/>
    <w:rsid w:val="00B5664A"/>
    <w:rsid w:val="00B5678D"/>
    <w:rsid w:val="00B5684D"/>
    <w:rsid w:val="00B57666"/>
    <w:rsid w:val="00B57742"/>
    <w:rsid w:val="00B579A8"/>
    <w:rsid w:val="00B57B25"/>
    <w:rsid w:val="00B57D20"/>
    <w:rsid w:val="00B606E5"/>
    <w:rsid w:val="00B6071A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C15"/>
    <w:rsid w:val="00B663CE"/>
    <w:rsid w:val="00B66CA3"/>
    <w:rsid w:val="00B670E2"/>
    <w:rsid w:val="00B67381"/>
    <w:rsid w:val="00B700A6"/>
    <w:rsid w:val="00B706F6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ED8"/>
    <w:rsid w:val="00B73F1F"/>
    <w:rsid w:val="00B754F4"/>
    <w:rsid w:val="00B75773"/>
    <w:rsid w:val="00B75A1E"/>
    <w:rsid w:val="00B75C40"/>
    <w:rsid w:val="00B75C44"/>
    <w:rsid w:val="00B75E16"/>
    <w:rsid w:val="00B764C4"/>
    <w:rsid w:val="00B76CAD"/>
    <w:rsid w:val="00B76E94"/>
    <w:rsid w:val="00B7758A"/>
    <w:rsid w:val="00B77BC5"/>
    <w:rsid w:val="00B802AA"/>
    <w:rsid w:val="00B80355"/>
    <w:rsid w:val="00B83200"/>
    <w:rsid w:val="00B8326D"/>
    <w:rsid w:val="00B8495B"/>
    <w:rsid w:val="00B84FFC"/>
    <w:rsid w:val="00B85403"/>
    <w:rsid w:val="00B8543B"/>
    <w:rsid w:val="00B863AD"/>
    <w:rsid w:val="00B863E6"/>
    <w:rsid w:val="00B863FD"/>
    <w:rsid w:val="00B86A27"/>
    <w:rsid w:val="00B86C3A"/>
    <w:rsid w:val="00B86F1D"/>
    <w:rsid w:val="00B87217"/>
    <w:rsid w:val="00B91368"/>
    <w:rsid w:val="00B91E5B"/>
    <w:rsid w:val="00B92350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4C9"/>
    <w:rsid w:val="00B977FF"/>
    <w:rsid w:val="00B979CA"/>
    <w:rsid w:val="00BA074A"/>
    <w:rsid w:val="00BA1874"/>
    <w:rsid w:val="00BA1AEA"/>
    <w:rsid w:val="00BA1DA9"/>
    <w:rsid w:val="00BA2353"/>
    <w:rsid w:val="00BA289C"/>
    <w:rsid w:val="00BA2A05"/>
    <w:rsid w:val="00BA2E13"/>
    <w:rsid w:val="00BA3814"/>
    <w:rsid w:val="00BA407B"/>
    <w:rsid w:val="00BA4149"/>
    <w:rsid w:val="00BA46FC"/>
    <w:rsid w:val="00BA568C"/>
    <w:rsid w:val="00BB0149"/>
    <w:rsid w:val="00BB0B5A"/>
    <w:rsid w:val="00BB235D"/>
    <w:rsid w:val="00BB26C1"/>
    <w:rsid w:val="00BB2AEE"/>
    <w:rsid w:val="00BB371B"/>
    <w:rsid w:val="00BB39AB"/>
    <w:rsid w:val="00BB3BF4"/>
    <w:rsid w:val="00BB3EB7"/>
    <w:rsid w:val="00BB45AE"/>
    <w:rsid w:val="00BB4754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922"/>
    <w:rsid w:val="00BC5B56"/>
    <w:rsid w:val="00BC5BAA"/>
    <w:rsid w:val="00BC5FAD"/>
    <w:rsid w:val="00BC612E"/>
    <w:rsid w:val="00BC6281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5C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902"/>
    <w:rsid w:val="00BE0F73"/>
    <w:rsid w:val="00BE1C9E"/>
    <w:rsid w:val="00BE1DF6"/>
    <w:rsid w:val="00BE33B6"/>
    <w:rsid w:val="00BE34B8"/>
    <w:rsid w:val="00BE4DD8"/>
    <w:rsid w:val="00BE5A80"/>
    <w:rsid w:val="00BE5F34"/>
    <w:rsid w:val="00BE632C"/>
    <w:rsid w:val="00BE7B34"/>
    <w:rsid w:val="00BF076A"/>
    <w:rsid w:val="00BF098A"/>
    <w:rsid w:val="00BF1094"/>
    <w:rsid w:val="00BF13BC"/>
    <w:rsid w:val="00BF1D49"/>
    <w:rsid w:val="00BF2373"/>
    <w:rsid w:val="00BF2528"/>
    <w:rsid w:val="00BF257D"/>
    <w:rsid w:val="00BF282F"/>
    <w:rsid w:val="00BF374D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BF6B54"/>
    <w:rsid w:val="00C002B1"/>
    <w:rsid w:val="00C00E8E"/>
    <w:rsid w:val="00C00EEF"/>
    <w:rsid w:val="00C015B1"/>
    <w:rsid w:val="00C01619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7434"/>
    <w:rsid w:val="00C1004B"/>
    <w:rsid w:val="00C10D27"/>
    <w:rsid w:val="00C10D40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6C"/>
    <w:rsid w:val="00C175C9"/>
    <w:rsid w:val="00C17F8C"/>
    <w:rsid w:val="00C20384"/>
    <w:rsid w:val="00C20F46"/>
    <w:rsid w:val="00C215FF"/>
    <w:rsid w:val="00C2173D"/>
    <w:rsid w:val="00C21D9D"/>
    <w:rsid w:val="00C21DE9"/>
    <w:rsid w:val="00C22753"/>
    <w:rsid w:val="00C23A36"/>
    <w:rsid w:val="00C23C23"/>
    <w:rsid w:val="00C24109"/>
    <w:rsid w:val="00C2421A"/>
    <w:rsid w:val="00C24A22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4862"/>
    <w:rsid w:val="00C45A98"/>
    <w:rsid w:val="00C45BCE"/>
    <w:rsid w:val="00C46118"/>
    <w:rsid w:val="00C46E72"/>
    <w:rsid w:val="00C47630"/>
    <w:rsid w:val="00C4798B"/>
    <w:rsid w:val="00C47C13"/>
    <w:rsid w:val="00C47D70"/>
    <w:rsid w:val="00C50A0A"/>
    <w:rsid w:val="00C513DF"/>
    <w:rsid w:val="00C5181E"/>
    <w:rsid w:val="00C520CA"/>
    <w:rsid w:val="00C52A28"/>
    <w:rsid w:val="00C52F00"/>
    <w:rsid w:val="00C54A90"/>
    <w:rsid w:val="00C557CD"/>
    <w:rsid w:val="00C55D3B"/>
    <w:rsid w:val="00C5620F"/>
    <w:rsid w:val="00C563C0"/>
    <w:rsid w:val="00C564D8"/>
    <w:rsid w:val="00C572DA"/>
    <w:rsid w:val="00C576F0"/>
    <w:rsid w:val="00C60B6B"/>
    <w:rsid w:val="00C60CFB"/>
    <w:rsid w:val="00C61464"/>
    <w:rsid w:val="00C61A33"/>
    <w:rsid w:val="00C61B36"/>
    <w:rsid w:val="00C61B7E"/>
    <w:rsid w:val="00C6248A"/>
    <w:rsid w:val="00C62856"/>
    <w:rsid w:val="00C62D7F"/>
    <w:rsid w:val="00C6353B"/>
    <w:rsid w:val="00C63965"/>
    <w:rsid w:val="00C63E95"/>
    <w:rsid w:val="00C6489C"/>
    <w:rsid w:val="00C6494D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0B8B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938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DC7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99F"/>
    <w:rsid w:val="00CA3C8E"/>
    <w:rsid w:val="00CA4593"/>
    <w:rsid w:val="00CA5A4D"/>
    <w:rsid w:val="00CA5A8E"/>
    <w:rsid w:val="00CA7DBF"/>
    <w:rsid w:val="00CB058A"/>
    <w:rsid w:val="00CB07A9"/>
    <w:rsid w:val="00CB0B43"/>
    <w:rsid w:val="00CB0D93"/>
    <w:rsid w:val="00CB0D9E"/>
    <w:rsid w:val="00CB0FBC"/>
    <w:rsid w:val="00CB15A5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6037"/>
    <w:rsid w:val="00CB6D88"/>
    <w:rsid w:val="00CB754B"/>
    <w:rsid w:val="00CB77F3"/>
    <w:rsid w:val="00CB79D8"/>
    <w:rsid w:val="00CC02EF"/>
    <w:rsid w:val="00CC1389"/>
    <w:rsid w:val="00CC1BBC"/>
    <w:rsid w:val="00CC1D76"/>
    <w:rsid w:val="00CC1F21"/>
    <w:rsid w:val="00CC2459"/>
    <w:rsid w:val="00CC26BA"/>
    <w:rsid w:val="00CC4053"/>
    <w:rsid w:val="00CC52D5"/>
    <w:rsid w:val="00CC5444"/>
    <w:rsid w:val="00CC5A36"/>
    <w:rsid w:val="00CC5BBE"/>
    <w:rsid w:val="00CC5C8E"/>
    <w:rsid w:val="00CC664E"/>
    <w:rsid w:val="00CC6FA5"/>
    <w:rsid w:val="00CC7B6E"/>
    <w:rsid w:val="00CC7F93"/>
    <w:rsid w:val="00CD0740"/>
    <w:rsid w:val="00CD09CC"/>
    <w:rsid w:val="00CD1A80"/>
    <w:rsid w:val="00CD2AA8"/>
    <w:rsid w:val="00CD32B6"/>
    <w:rsid w:val="00CD3C28"/>
    <w:rsid w:val="00CD3D86"/>
    <w:rsid w:val="00CD3F19"/>
    <w:rsid w:val="00CD4231"/>
    <w:rsid w:val="00CD47E9"/>
    <w:rsid w:val="00CD48E3"/>
    <w:rsid w:val="00CD5A2D"/>
    <w:rsid w:val="00CD5D4E"/>
    <w:rsid w:val="00CD5E47"/>
    <w:rsid w:val="00CD5F51"/>
    <w:rsid w:val="00CD6732"/>
    <w:rsid w:val="00CD68F5"/>
    <w:rsid w:val="00CD6B97"/>
    <w:rsid w:val="00CD6E3F"/>
    <w:rsid w:val="00CD74D8"/>
    <w:rsid w:val="00CE0579"/>
    <w:rsid w:val="00CE18F4"/>
    <w:rsid w:val="00CE1A90"/>
    <w:rsid w:val="00CE1ED3"/>
    <w:rsid w:val="00CE27EB"/>
    <w:rsid w:val="00CE2C6C"/>
    <w:rsid w:val="00CE2D5D"/>
    <w:rsid w:val="00CE2E72"/>
    <w:rsid w:val="00CE4063"/>
    <w:rsid w:val="00CE45C1"/>
    <w:rsid w:val="00CE462F"/>
    <w:rsid w:val="00CE4968"/>
    <w:rsid w:val="00CE5494"/>
    <w:rsid w:val="00CE5D47"/>
    <w:rsid w:val="00CE71E0"/>
    <w:rsid w:val="00CE749F"/>
    <w:rsid w:val="00CE7F21"/>
    <w:rsid w:val="00CF04B9"/>
    <w:rsid w:val="00CF061B"/>
    <w:rsid w:val="00CF0B36"/>
    <w:rsid w:val="00CF1DD0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32E"/>
    <w:rsid w:val="00CF53AA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0CB7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2D3"/>
    <w:rsid w:val="00D05202"/>
    <w:rsid w:val="00D06706"/>
    <w:rsid w:val="00D06FA6"/>
    <w:rsid w:val="00D0712D"/>
    <w:rsid w:val="00D073E9"/>
    <w:rsid w:val="00D074E9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EB"/>
    <w:rsid w:val="00D23B8C"/>
    <w:rsid w:val="00D2422F"/>
    <w:rsid w:val="00D242EA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0C5D"/>
    <w:rsid w:val="00D31411"/>
    <w:rsid w:val="00D31AA6"/>
    <w:rsid w:val="00D325E5"/>
    <w:rsid w:val="00D32A67"/>
    <w:rsid w:val="00D34C32"/>
    <w:rsid w:val="00D34CD3"/>
    <w:rsid w:val="00D3667D"/>
    <w:rsid w:val="00D370E9"/>
    <w:rsid w:val="00D4012C"/>
    <w:rsid w:val="00D40896"/>
    <w:rsid w:val="00D419BE"/>
    <w:rsid w:val="00D42248"/>
    <w:rsid w:val="00D4240B"/>
    <w:rsid w:val="00D4244D"/>
    <w:rsid w:val="00D425D5"/>
    <w:rsid w:val="00D4281C"/>
    <w:rsid w:val="00D42F9D"/>
    <w:rsid w:val="00D43520"/>
    <w:rsid w:val="00D4396A"/>
    <w:rsid w:val="00D4505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30BC"/>
    <w:rsid w:val="00D532F5"/>
    <w:rsid w:val="00D53B8D"/>
    <w:rsid w:val="00D545A8"/>
    <w:rsid w:val="00D54816"/>
    <w:rsid w:val="00D54857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479"/>
    <w:rsid w:val="00D60715"/>
    <w:rsid w:val="00D60E23"/>
    <w:rsid w:val="00D613F4"/>
    <w:rsid w:val="00D624E7"/>
    <w:rsid w:val="00D63436"/>
    <w:rsid w:val="00D6377C"/>
    <w:rsid w:val="00D63DBD"/>
    <w:rsid w:val="00D64112"/>
    <w:rsid w:val="00D64FA0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61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44DF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1C21"/>
    <w:rsid w:val="00D83176"/>
    <w:rsid w:val="00D8321C"/>
    <w:rsid w:val="00D837DB"/>
    <w:rsid w:val="00D84028"/>
    <w:rsid w:val="00D84A7E"/>
    <w:rsid w:val="00D853B9"/>
    <w:rsid w:val="00D8543D"/>
    <w:rsid w:val="00D85C05"/>
    <w:rsid w:val="00D85DB8"/>
    <w:rsid w:val="00D86FD6"/>
    <w:rsid w:val="00D87224"/>
    <w:rsid w:val="00D87FFA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22F"/>
    <w:rsid w:val="00D9435E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0E22"/>
    <w:rsid w:val="00DA1088"/>
    <w:rsid w:val="00DA15EA"/>
    <w:rsid w:val="00DA3639"/>
    <w:rsid w:val="00DA40EF"/>
    <w:rsid w:val="00DA49F9"/>
    <w:rsid w:val="00DA5915"/>
    <w:rsid w:val="00DA5EA0"/>
    <w:rsid w:val="00DA7E40"/>
    <w:rsid w:val="00DB0A03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A6E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539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333"/>
    <w:rsid w:val="00DE2354"/>
    <w:rsid w:val="00DE319C"/>
    <w:rsid w:val="00DE3D49"/>
    <w:rsid w:val="00DE4291"/>
    <w:rsid w:val="00DE5185"/>
    <w:rsid w:val="00DE5435"/>
    <w:rsid w:val="00DE5D58"/>
    <w:rsid w:val="00DE727E"/>
    <w:rsid w:val="00DE7749"/>
    <w:rsid w:val="00DE779C"/>
    <w:rsid w:val="00DE7AD0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3EFA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6D07"/>
    <w:rsid w:val="00DF71B1"/>
    <w:rsid w:val="00DF725C"/>
    <w:rsid w:val="00DF728C"/>
    <w:rsid w:val="00DF7399"/>
    <w:rsid w:val="00DF7778"/>
    <w:rsid w:val="00DF7827"/>
    <w:rsid w:val="00DF7AAD"/>
    <w:rsid w:val="00DF7DA1"/>
    <w:rsid w:val="00E002E8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2F"/>
    <w:rsid w:val="00E05E6B"/>
    <w:rsid w:val="00E06779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4AB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66FB"/>
    <w:rsid w:val="00E176C2"/>
    <w:rsid w:val="00E1778E"/>
    <w:rsid w:val="00E200AB"/>
    <w:rsid w:val="00E20407"/>
    <w:rsid w:val="00E206A3"/>
    <w:rsid w:val="00E20931"/>
    <w:rsid w:val="00E2130E"/>
    <w:rsid w:val="00E21492"/>
    <w:rsid w:val="00E21885"/>
    <w:rsid w:val="00E21BD4"/>
    <w:rsid w:val="00E22902"/>
    <w:rsid w:val="00E24062"/>
    <w:rsid w:val="00E24393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D06"/>
    <w:rsid w:val="00E35E1E"/>
    <w:rsid w:val="00E36329"/>
    <w:rsid w:val="00E3686C"/>
    <w:rsid w:val="00E37B2D"/>
    <w:rsid w:val="00E37CA6"/>
    <w:rsid w:val="00E37E6F"/>
    <w:rsid w:val="00E41371"/>
    <w:rsid w:val="00E42322"/>
    <w:rsid w:val="00E43635"/>
    <w:rsid w:val="00E43B79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6FD2"/>
    <w:rsid w:val="00E57C87"/>
    <w:rsid w:val="00E604B3"/>
    <w:rsid w:val="00E61786"/>
    <w:rsid w:val="00E61E2D"/>
    <w:rsid w:val="00E6269D"/>
    <w:rsid w:val="00E6319B"/>
    <w:rsid w:val="00E63C6C"/>
    <w:rsid w:val="00E63C8D"/>
    <w:rsid w:val="00E64863"/>
    <w:rsid w:val="00E64AB3"/>
    <w:rsid w:val="00E64BDF"/>
    <w:rsid w:val="00E659A8"/>
    <w:rsid w:val="00E65D70"/>
    <w:rsid w:val="00E66AA5"/>
    <w:rsid w:val="00E66BAB"/>
    <w:rsid w:val="00E66D1E"/>
    <w:rsid w:val="00E66FC6"/>
    <w:rsid w:val="00E707E0"/>
    <w:rsid w:val="00E70F29"/>
    <w:rsid w:val="00E71B70"/>
    <w:rsid w:val="00E71D49"/>
    <w:rsid w:val="00E7289C"/>
    <w:rsid w:val="00E72E49"/>
    <w:rsid w:val="00E734AE"/>
    <w:rsid w:val="00E73690"/>
    <w:rsid w:val="00E73CF9"/>
    <w:rsid w:val="00E74AC1"/>
    <w:rsid w:val="00E74FBC"/>
    <w:rsid w:val="00E7505D"/>
    <w:rsid w:val="00E75102"/>
    <w:rsid w:val="00E75174"/>
    <w:rsid w:val="00E75E0A"/>
    <w:rsid w:val="00E76090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76D"/>
    <w:rsid w:val="00EA3DC2"/>
    <w:rsid w:val="00EA3F25"/>
    <w:rsid w:val="00EA4438"/>
    <w:rsid w:val="00EA4CC3"/>
    <w:rsid w:val="00EA53C0"/>
    <w:rsid w:val="00EA56C4"/>
    <w:rsid w:val="00EA5B37"/>
    <w:rsid w:val="00EA5D2A"/>
    <w:rsid w:val="00EA6D7A"/>
    <w:rsid w:val="00EA6E50"/>
    <w:rsid w:val="00EA6F14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5B"/>
    <w:rsid w:val="00EB35A1"/>
    <w:rsid w:val="00EB37F2"/>
    <w:rsid w:val="00EB5592"/>
    <w:rsid w:val="00EB68B9"/>
    <w:rsid w:val="00EB7BB2"/>
    <w:rsid w:val="00EC0B63"/>
    <w:rsid w:val="00EC0BCB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8E2"/>
    <w:rsid w:val="00EC7BF8"/>
    <w:rsid w:val="00EC7C3D"/>
    <w:rsid w:val="00EC7CF9"/>
    <w:rsid w:val="00ED098C"/>
    <w:rsid w:val="00ED10AF"/>
    <w:rsid w:val="00ED195B"/>
    <w:rsid w:val="00ED2024"/>
    <w:rsid w:val="00ED2038"/>
    <w:rsid w:val="00ED2551"/>
    <w:rsid w:val="00ED2A28"/>
    <w:rsid w:val="00ED31ED"/>
    <w:rsid w:val="00ED389D"/>
    <w:rsid w:val="00ED3E2E"/>
    <w:rsid w:val="00ED41D5"/>
    <w:rsid w:val="00ED715E"/>
    <w:rsid w:val="00ED7163"/>
    <w:rsid w:val="00ED72CE"/>
    <w:rsid w:val="00EE0461"/>
    <w:rsid w:val="00EE0D38"/>
    <w:rsid w:val="00EE0EA5"/>
    <w:rsid w:val="00EE13DF"/>
    <w:rsid w:val="00EE21F9"/>
    <w:rsid w:val="00EE2490"/>
    <w:rsid w:val="00EE3188"/>
    <w:rsid w:val="00EE3A62"/>
    <w:rsid w:val="00EE41A0"/>
    <w:rsid w:val="00EE46C0"/>
    <w:rsid w:val="00EE4A21"/>
    <w:rsid w:val="00EE5138"/>
    <w:rsid w:val="00EE6315"/>
    <w:rsid w:val="00EE6AD6"/>
    <w:rsid w:val="00EE714A"/>
    <w:rsid w:val="00EE7211"/>
    <w:rsid w:val="00EE7809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A51"/>
    <w:rsid w:val="00F01384"/>
    <w:rsid w:val="00F01768"/>
    <w:rsid w:val="00F01951"/>
    <w:rsid w:val="00F01B40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58"/>
    <w:rsid w:val="00F051FD"/>
    <w:rsid w:val="00F05284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0E3B"/>
    <w:rsid w:val="00F320D8"/>
    <w:rsid w:val="00F32B5B"/>
    <w:rsid w:val="00F32E69"/>
    <w:rsid w:val="00F32F0F"/>
    <w:rsid w:val="00F32F97"/>
    <w:rsid w:val="00F33813"/>
    <w:rsid w:val="00F33DBF"/>
    <w:rsid w:val="00F351DF"/>
    <w:rsid w:val="00F36666"/>
    <w:rsid w:val="00F3755E"/>
    <w:rsid w:val="00F37566"/>
    <w:rsid w:val="00F37ECE"/>
    <w:rsid w:val="00F413D9"/>
    <w:rsid w:val="00F417B2"/>
    <w:rsid w:val="00F419F9"/>
    <w:rsid w:val="00F41BD7"/>
    <w:rsid w:val="00F41CF0"/>
    <w:rsid w:val="00F41F4C"/>
    <w:rsid w:val="00F42314"/>
    <w:rsid w:val="00F42FFD"/>
    <w:rsid w:val="00F4304B"/>
    <w:rsid w:val="00F43356"/>
    <w:rsid w:val="00F43C16"/>
    <w:rsid w:val="00F43C37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1D07"/>
    <w:rsid w:val="00F52D7A"/>
    <w:rsid w:val="00F54718"/>
    <w:rsid w:val="00F5489A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7003"/>
    <w:rsid w:val="00F67859"/>
    <w:rsid w:val="00F67B93"/>
    <w:rsid w:val="00F705D9"/>
    <w:rsid w:val="00F706FB"/>
    <w:rsid w:val="00F7075F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3C38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7793B"/>
    <w:rsid w:val="00F80290"/>
    <w:rsid w:val="00F80E0C"/>
    <w:rsid w:val="00F8110A"/>
    <w:rsid w:val="00F81209"/>
    <w:rsid w:val="00F821DB"/>
    <w:rsid w:val="00F823EF"/>
    <w:rsid w:val="00F82984"/>
    <w:rsid w:val="00F82ACB"/>
    <w:rsid w:val="00F83288"/>
    <w:rsid w:val="00F8329D"/>
    <w:rsid w:val="00F83CF5"/>
    <w:rsid w:val="00F841DE"/>
    <w:rsid w:val="00F84BCA"/>
    <w:rsid w:val="00F85027"/>
    <w:rsid w:val="00F85198"/>
    <w:rsid w:val="00F8543F"/>
    <w:rsid w:val="00F8572D"/>
    <w:rsid w:val="00F86BC5"/>
    <w:rsid w:val="00F87296"/>
    <w:rsid w:val="00F879C3"/>
    <w:rsid w:val="00F87B90"/>
    <w:rsid w:val="00F87BB7"/>
    <w:rsid w:val="00F87DA8"/>
    <w:rsid w:val="00F90264"/>
    <w:rsid w:val="00F9076E"/>
    <w:rsid w:val="00F90B2C"/>
    <w:rsid w:val="00F90D29"/>
    <w:rsid w:val="00F9149D"/>
    <w:rsid w:val="00F915A3"/>
    <w:rsid w:val="00F91DE3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0F1"/>
    <w:rsid w:val="00F9668F"/>
    <w:rsid w:val="00F96735"/>
    <w:rsid w:val="00F97242"/>
    <w:rsid w:val="00F9746D"/>
    <w:rsid w:val="00FA147E"/>
    <w:rsid w:val="00FA1AAA"/>
    <w:rsid w:val="00FA23CD"/>
    <w:rsid w:val="00FA2439"/>
    <w:rsid w:val="00FA2B5F"/>
    <w:rsid w:val="00FA3752"/>
    <w:rsid w:val="00FA3D8F"/>
    <w:rsid w:val="00FA4041"/>
    <w:rsid w:val="00FA46A3"/>
    <w:rsid w:val="00FA4A65"/>
    <w:rsid w:val="00FA53D0"/>
    <w:rsid w:val="00FA5A4C"/>
    <w:rsid w:val="00FA5B73"/>
    <w:rsid w:val="00FA5BD8"/>
    <w:rsid w:val="00FA64F1"/>
    <w:rsid w:val="00FA6587"/>
    <w:rsid w:val="00FA754F"/>
    <w:rsid w:val="00FA75BB"/>
    <w:rsid w:val="00FA7B3E"/>
    <w:rsid w:val="00FA7BE9"/>
    <w:rsid w:val="00FA7E0B"/>
    <w:rsid w:val="00FB131B"/>
    <w:rsid w:val="00FB1C4D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2BA9"/>
    <w:rsid w:val="00FC3B4B"/>
    <w:rsid w:val="00FC3D11"/>
    <w:rsid w:val="00FC41AA"/>
    <w:rsid w:val="00FC4373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2980"/>
    <w:rsid w:val="00FD39DD"/>
    <w:rsid w:val="00FD3BD5"/>
    <w:rsid w:val="00FD496B"/>
    <w:rsid w:val="00FD5168"/>
    <w:rsid w:val="00FD54ED"/>
    <w:rsid w:val="00FD57BE"/>
    <w:rsid w:val="00FD5946"/>
    <w:rsid w:val="00FD613F"/>
    <w:rsid w:val="00FD68B4"/>
    <w:rsid w:val="00FD68EE"/>
    <w:rsid w:val="00FD691E"/>
    <w:rsid w:val="00FD7012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402"/>
    <w:rsid w:val="00FE3531"/>
    <w:rsid w:val="00FE44BB"/>
    <w:rsid w:val="00FE4A65"/>
    <w:rsid w:val="00FE4D1D"/>
    <w:rsid w:val="00FE51D2"/>
    <w:rsid w:val="00FE529B"/>
    <w:rsid w:val="00FE6C9A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CATT_116b</cp:lastModifiedBy>
  <cp:revision>522</cp:revision>
  <cp:lastPrinted>2009-01-30T04:53:00Z</cp:lastPrinted>
  <dcterms:created xsi:type="dcterms:W3CDTF">2024-11-08T14:42:00Z</dcterms:created>
  <dcterms:modified xsi:type="dcterms:W3CDTF">2025-10-03T06:05:00Z</dcterms:modified>
</cp:coreProperties>
</file>